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44DCA" w14:textId="1F97EA3E" w:rsidR="00EF2875" w:rsidRPr="008C3EBE" w:rsidRDefault="008C3EBE" w:rsidP="008C3EBE">
      <w:pPr>
        <w:spacing w:line="480" w:lineRule="auto"/>
        <w:rPr>
          <w:b/>
          <w:bCs/>
        </w:rPr>
      </w:pPr>
      <w:r>
        <w:rPr>
          <w:b/>
          <w:bCs/>
        </w:rPr>
        <w:t>Search Terms</w:t>
      </w:r>
    </w:p>
    <w:p w14:paraId="1D392BEE" w14:textId="220205B2" w:rsidR="00EF2875" w:rsidRPr="00091CC3" w:rsidRDefault="00EF2875" w:rsidP="008C3EBE">
      <w:pPr>
        <w:spacing w:line="480" w:lineRule="auto"/>
        <w:rPr>
          <w:b/>
          <w:bCs/>
        </w:rPr>
      </w:pPr>
      <w:r w:rsidRPr="008575DA">
        <w:rPr>
          <w:b/>
          <w:bCs/>
        </w:rPr>
        <w:t>PsycINFO</w:t>
      </w:r>
      <w:r w:rsidR="00B54A59" w:rsidRPr="008575DA">
        <w:rPr>
          <w:b/>
          <w:bCs/>
        </w:rPr>
        <w:t xml:space="preserve"> (through Ovid)</w:t>
      </w:r>
    </w:p>
    <w:p w14:paraId="3557125E" w14:textId="77777777" w:rsidR="00091CC3" w:rsidRPr="00EF2875" w:rsidRDefault="00925F14" w:rsidP="008C3EBE">
      <w:pPr>
        <w:spacing w:line="480" w:lineRule="auto"/>
      </w:pPr>
      <w:r>
        <w:t xml:space="preserve">Limiters: Publication year = </w:t>
      </w:r>
      <w:r w:rsidRPr="00925F14">
        <w:t>2005- Current</w:t>
      </w:r>
      <w:r>
        <w:t xml:space="preserve">; </w:t>
      </w:r>
      <w:r w:rsidRPr="00925F14">
        <w:t>English Language</w:t>
      </w:r>
      <w:r>
        <w:t xml:space="preserve">; </w:t>
      </w:r>
      <w:r w:rsidRPr="00925F14">
        <w:t>Human</w:t>
      </w:r>
      <w: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71"/>
        <w:gridCol w:w="6500"/>
        <w:gridCol w:w="137"/>
        <w:gridCol w:w="2126"/>
      </w:tblGrid>
      <w:tr w:rsidR="00925F14" w:rsidRPr="008C3EBE" w14:paraId="29CDFA2B" w14:textId="77777777" w:rsidTr="008C3EBE">
        <w:tc>
          <w:tcPr>
            <w:tcW w:w="871" w:type="dxa"/>
            <w:tcBorders>
              <w:left w:val="nil"/>
              <w:right w:val="nil"/>
            </w:tcBorders>
          </w:tcPr>
          <w:p w14:paraId="68686FDF" w14:textId="77777777" w:rsidR="00925F14" w:rsidRDefault="00925F14" w:rsidP="008C3EBE">
            <w:pPr>
              <w:spacing w:line="480" w:lineRule="auto"/>
            </w:pPr>
          </w:p>
        </w:tc>
        <w:tc>
          <w:tcPr>
            <w:tcW w:w="6500" w:type="dxa"/>
            <w:tcBorders>
              <w:left w:val="nil"/>
              <w:right w:val="nil"/>
            </w:tcBorders>
          </w:tcPr>
          <w:p w14:paraId="0998A20B" w14:textId="27AB3585" w:rsidR="00925F14" w:rsidRPr="008C3EBE" w:rsidRDefault="00925F14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Search </w:t>
            </w:r>
            <w:r w:rsidR="008C3EBE" w:rsidRPr="008C3EBE">
              <w:rPr>
                <w:b/>
                <w:bCs/>
              </w:rPr>
              <w:t>T</w:t>
            </w:r>
            <w:r w:rsidRPr="008C3EBE">
              <w:rPr>
                <w:b/>
                <w:bCs/>
              </w:rPr>
              <w:t>erms</w:t>
            </w:r>
          </w:p>
        </w:tc>
        <w:tc>
          <w:tcPr>
            <w:tcW w:w="2263" w:type="dxa"/>
            <w:gridSpan w:val="2"/>
            <w:tcBorders>
              <w:left w:val="nil"/>
              <w:right w:val="nil"/>
            </w:tcBorders>
          </w:tcPr>
          <w:p w14:paraId="3F8D4647" w14:textId="77777777" w:rsidR="00925F14" w:rsidRPr="008C3EBE" w:rsidRDefault="00925F14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Number of Results </w:t>
            </w:r>
          </w:p>
        </w:tc>
      </w:tr>
      <w:tr w:rsidR="00A114D1" w:rsidRPr="00EF2875" w14:paraId="1663118B" w14:textId="77777777" w:rsidTr="008C3EBE">
        <w:tc>
          <w:tcPr>
            <w:tcW w:w="871" w:type="dxa"/>
            <w:tcBorders>
              <w:left w:val="nil"/>
              <w:bottom w:val="nil"/>
              <w:right w:val="nil"/>
            </w:tcBorders>
          </w:tcPr>
          <w:p w14:paraId="5E031E6F" w14:textId="77777777" w:rsidR="00A114D1" w:rsidRPr="00EF2875" w:rsidRDefault="00A114D1" w:rsidP="008C3EBE">
            <w:pPr>
              <w:spacing w:line="480" w:lineRule="auto"/>
            </w:pPr>
            <w:r>
              <w:t xml:space="preserve">1. </w:t>
            </w:r>
          </w:p>
        </w:tc>
        <w:tc>
          <w:tcPr>
            <w:tcW w:w="6637" w:type="dxa"/>
            <w:gridSpan w:val="2"/>
            <w:tcBorders>
              <w:left w:val="nil"/>
              <w:bottom w:val="nil"/>
              <w:right w:val="nil"/>
            </w:tcBorders>
          </w:tcPr>
          <w:p w14:paraId="38B367DC" w14:textId="413FA5A3" w:rsidR="00A114D1" w:rsidRPr="00C705CB" w:rsidRDefault="00A114D1" w:rsidP="008C3EBE">
            <w:pPr>
              <w:spacing w:line="480" w:lineRule="auto"/>
              <w:rPr>
                <w:strike/>
              </w:rPr>
            </w:pPr>
            <w:proofErr w:type="spellStart"/>
            <w:r w:rsidRPr="008E155A">
              <w:t>sensitiv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responsiv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behavior</w:t>
            </w:r>
            <w:proofErr w:type="spellEnd"/>
            <w:r w:rsidRPr="008E155A">
              <w:t>? OR behaviour?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55A42D1A" w14:textId="526EC873" w:rsidR="00A114D1" w:rsidRPr="00C705CB" w:rsidRDefault="00A114D1" w:rsidP="008C3EBE">
            <w:pPr>
              <w:spacing w:line="480" w:lineRule="auto"/>
              <w:rPr>
                <w:strike/>
              </w:rPr>
            </w:pPr>
            <w:r w:rsidRPr="00EC0EE4">
              <w:t>1</w:t>
            </w:r>
            <w:r>
              <w:t>,</w:t>
            </w:r>
            <w:r w:rsidRPr="00EC0EE4">
              <w:t>722</w:t>
            </w:r>
            <w:r>
              <w:t>,</w:t>
            </w:r>
            <w:r w:rsidRPr="00EC0EE4">
              <w:t>615</w:t>
            </w:r>
          </w:p>
        </w:tc>
      </w:tr>
      <w:tr w:rsidR="00A114D1" w:rsidRPr="00EF2875" w14:paraId="7717A9F4" w14:textId="77777777" w:rsidTr="008C3EBE"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1A4C5D4" w14:textId="77777777" w:rsidR="00A114D1" w:rsidRPr="00EF2875" w:rsidRDefault="00A114D1" w:rsidP="008C3EBE">
            <w:pPr>
              <w:spacing w:line="480" w:lineRule="auto"/>
            </w:pPr>
            <w:r>
              <w:t>2.</w:t>
            </w:r>
          </w:p>
        </w:tc>
        <w:tc>
          <w:tcPr>
            <w:tcW w:w="6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64908" w14:textId="252F7AF4" w:rsidR="00A114D1" w:rsidRPr="008E155A" w:rsidRDefault="00A114D1" w:rsidP="008C3EBE">
            <w:pPr>
              <w:spacing w:line="480" w:lineRule="auto"/>
            </w:pPr>
            <w:r w:rsidRPr="008E155A">
              <w:t>child* OR infant*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86C8AD9" w14:textId="1544A216" w:rsidR="00A114D1" w:rsidRPr="00091CC3" w:rsidRDefault="00A114D1" w:rsidP="008C3EBE">
            <w:pPr>
              <w:spacing w:line="480" w:lineRule="auto"/>
            </w:pPr>
            <w:r w:rsidRPr="00EC0EE4">
              <w:t>1</w:t>
            </w:r>
            <w:r>
              <w:t>,</w:t>
            </w:r>
            <w:r w:rsidRPr="00EC0EE4">
              <w:t>196</w:t>
            </w:r>
            <w:r>
              <w:t>,</w:t>
            </w:r>
            <w:r w:rsidRPr="00EC0EE4">
              <w:t>418</w:t>
            </w:r>
          </w:p>
        </w:tc>
      </w:tr>
      <w:tr w:rsidR="00A114D1" w:rsidRPr="00EF2875" w14:paraId="0D3F8555" w14:textId="77777777" w:rsidTr="008C3EBE"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1DFF0E5" w14:textId="77777777" w:rsidR="00A114D1" w:rsidRPr="00EF2875" w:rsidRDefault="00A114D1" w:rsidP="008C3EBE">
            <w:pPr>
              <w:spacing w:line="480" w:lineRule="auto"/>
            </w:pPr>
            <w:r>
              <w:t>3.</w:t>
            </w:r>
          </w:p>
        </w:tc>
        <w:tc>
          <w:tcPr>
            <w:tcW w:w="6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979C0" w14:textId="0C795FF1" w:rsidR="00A114D1" w:rsidRPr="008E155A" w:rsidRDefault="00A114D1" w:rsidP="008C3EBE">
            <w:pPr>
              <w:spacing w:line="480" w:lineRule="auto"/>
            </w:pPr>
            <w:r w:rsidRPr="008E155A">
              <w:t>parent* OR paternal OR maternal OR mother* OR father* OR caregiver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309E8E" w14:textId="028EDE99" w:rsidR="00A114D1" w:rsidRDefault="00A114D1" w:rsidP="008C3EBE">
            <w:pPr>
              <w:spacing w:line="480" w:lineRule="auto"/>
            </w:pPr>
            <w:r w:rsidRPr="00EC0EE4">
              <w:t>638</w:t>
            </w:r>
            <w:r>
              <w:t>,</w:t>
            </w:r>
            <w:r w:rsidRPr="00EC0EE4">
              <w:t>939</w:t>
            </w:r>
          </w:p>
        </w:tc>
      </w:tr>
      <w:tr w:rsidR="00A114D1" w:rsidRPr="00EF2875" w14:paraId="23372B5B" w14:textId="77777777" w:rsidTr="008C3EBE"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8EAB5E4" w14:textId="77777777" w:rsidR="00A114D1" w:rsidRPr="00EF2875" w:rsidRDefault="00A114D1" w:rsidP="008C3EBE">
            <w:pPr>
              <w:spacing w:line="480" w:lineRule="auto"/>
            </w:pPr>
            <w:r>
              <w:t>4.</w:t>
            </w:r>
          </w:p>
        </w:tc>
        <w:tc>
          <w:tcPr>
            <w:tcW w:w="6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0C585" w14:textId="5EDC1D6A" w:rsidR="00A114D1" w:rsidRPr="008E155A" w:rsidRDefault="00A114D1" w:rsidP="008C3EBE">
            <w:pPr>
              <w:spacing w:line="480" w:lineRule="auto"/>
            </w:pPr>
            <w:r w:rsidRPr="008E155A">
              <w:t xml:space="preserve">attachment OR relation* OR </w:t>
            </w:r>
            <w:proofErr w:type="spellStart"/>
            <w:r w:rsidRPr="008E155A">
              <w:t>secur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disorgani</w:t>
            </w:r>
            <w:proofErr w:type="spellEnd"/>
            <w:r w:rsidRPr="008E155A"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B6430E" w14:textId="5B7CAD29" w:rsidR="00A114D1" w:rsidRDefault="00A114D1" w:rsidP="008C3EBE">
            <w:pPr>
              <w:spacing w:line="480" w:lineRule="auto"/>
            </w:pPr>
            <w:r>
              <w:t>1,656,974</w:t>
            </w:r>
          </w:p>
        </w:tc>
      </w:tr>
      <w:tr w:rsidR="00A114D1" w:rsidRPr="00EF2875" w14:paraId="7AFEC5A2" w14:textId="77777777" w:rsidTr="008C3EBE"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6870F8A" w14:textId="77777777" w:rsidR="00A114D1" w:rsidRPr="00EF2875" w:rsidRDefault="00A114D1" w:rsidP="008C3EBE">
            <w:pPr>
              <w:spacing w:line="480" w:lineRule="auto"/>
            </w:pPr>
            <w:r>
              <w:t>5.</w:t>
            </w:r>
          </w:p>
        </w:tc>
        <w:tc>
          <w:tcPr>
            <w:tcW w:w="6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BCD90" w14:textId="39AA5314" w:rsidR="00A114D1" w:rsidRPr="008E155A" w:rsidRDefault="00A114D1" w:rsidP="008C3EBE">
            <w:pPr>
              <w:spacing w:line="480" w:lineRule="auto"/>
            </w:pPr>
            <w:r w:rsidRPr="008E155A">
              <w:t xml:space="preserve">Circle </w:t>
            </w:r>
            <w:r w:rsidRPr="008E155A">
              <w:rPr>
                <w:rStyle w:val="test-idfield-value"/>
                <w:sz w:val="22"/>
                <w:szCs w:val="22"/>
              </w:rPr>
              <w:t>ADJ</w:t>
            </w:r>
            <w:r w:rsidRPr="008E155A">
              <w:t xml:space="preserve"> of </w:t>
            </w:r>
            <w:r w:rsidRPr="008E155A">
              <w:rPr>
                <w:rStyle w:val="test-idfield-value"/>
                <w:sz w:val="22"/>
                <w:szCs w:val="22"/>
              </w:rPr>
              <w:t>ADJ</w:t>
            </w:r>
            <w:r w:rsidRPr="008E155A">
              <w:t xml:space="preserve"> security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0BA0281" w14:textId="3A3F1DAF" w:rsidR="00A114D1" w:rsidRDefault="00A114D1" w:rsidP="008C3EBE">
            <w:pPr>
              <w:spacing w:line="480" w:lineRule="auto"/>
            </w:pPr>
            <w:r>
              <w:t>1017</w:t>
            </w:r>
          </w:p>
        </w:tc>
      </w:tr>
      <w:tr w:rsidR="00A114D1" w:rsidRPr="00EF2875" w14:paraId="22E2B020" w14:textId="77777777" w:rsidTr="008C3EBE">
        <w:tc>
          <w:tcPr>
            <w:tcW w:w="871" w:type="dxa"/>
            <w:tcBorders>
              <w:top w:val="nil"/>
              <w:left w:val="nil"/>
              <w:right w:val="nil"/>
            </w:tcBorders>
          </w:tcPr>
          <w:p w14:paraId="1AF0CF97" w14:textId="77777777" w:rsidR="00A114D1" w:rsidRPr="00EF2875" w:rsidRDefault="00A114D1" w:rsidP="008C3EBE">
            <w:pPr>
              <w:spacing w:line="480" w:lineRule="auto"/>
            </w:pPr>
            <w:r>
              <w:t>6.</w:t>
            </w:r>
          </w:p>
        </w:tc>
        <w:tc>
          <w:tcPr>
            <w:tcW w:w="6637" w:type="dxa"/>
            <w:gridSpan w:val="2"/>
            <w:tcBorders>
              <w:top w:val="nil"/>
              <w:left w:val="nil"/>
              <w:right w:val="nil"/>
            </w:tcBorders>
          </w:tcPr>
          <w:p w14:paraId="23589CEA" w14:textId="3A9351A4" w:rsidR="00A114D1" w:rsidRPr="008E155A" w:rsidRDefault="00A114D1" w:rsidP="008C3EBE">
            <w:pPr>
              <w:spacing w:line="480" w:lineRule="auto"/>
            </w:pPr>
            <w:r w:rsidRPr="000B5E86">
              <w:t>1 AND 2 AND 3 AND 4 AND 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1988744F" w14:textId="326CCE4C" w:rsidR="00A114D1" w:rsidRPr="00EF2875" w:rsidRDefault="00A114D1" w:rsidP="008C3EBE">
            <w:pPr>
              <w:spacing w:line="480" w:lineRule="auto"/>
            </w:pPr>
            <w:r>
              <w:t>965</w:t>
            </w:r>
          </w:p>
        </w:tc>
      </w:tr>
    </w:tbl>
    <w:p w14:paraId="3DD8DCC2" w14:textId="42A147D8" w:rsidR="000174AA" w:rsidRPr="008C3EBE" w:rsidRDefault="00925F14" w:rsidP="008C3EBE">
      <w:pPr>
        <w:spacing w:line="480" w:lineRule="auto"/>
        <w:rPr>
          <w:sz w:val="22"/>
          <w:szCs w:val="22"/>
        </w:rPr>
      </w:pPr>
      <w:r w:rsidRPr="00925F14">
        <w:rPr>
          <w:i/>
          <w:iCs/>
          <w:sz w:val="22"/>
          <w:szCs w:val="22"/>
        </w:rPr>
        <w:t>Note.</w:t>
      </w:r>
      <w:r w:rsidRPr="00925F14">
        <w:rPr>
          <w:sz w:val="22"/>
          <w:szCs w:val="22"/>
        </w:rPr>
        <w:t xml:space="preserve"> The number of </w:t>
      </w:r>
      <w:r>
        <w:rPr>
          <w:sz w:val="22"/>
          <w:szCs w:val="22"/>
        </w:rPr>
        <w:t xml:space="preserve">search </w:t>
      </w:r>
      <w:r w:rsidRPr="00925F14">
        <w:rPr>
          <w:sz w:val="22"/>
          <w:szCs w:val="22"/>
        </w:rPr>
        <w:t>results refers to results with the limiters applied</w:t>
      </w:r>
      <w:r>
        <w:rPr>
          <w:sz w:val="22"/>
          <w:szCs w:val="22"/>
        </w:rPr>
        <w:t xml:space="preserve">. </w:t>
      </w:r>
      <w:r w:rsidR="008476FE">
        <w:rPr>
          <w:sz w:val="22"/>
          <w:szCs w:val="22"/>
        </w:rPr>
        <w:t xml:space="preserve">Searched </w:t>
      </w:r>
      <w:r w:rsidR="0042283D">
        <w:rPr>
          <w:sz w:val="22"/>
          <w:szCs w:val="22"/>
        </w:rPr>
        <w:t>all fields.</w:t>
      </w:r>
    </w:p>
    <w:p w14:paraId="5B981D4C" w14:textId="77777777" w:rsidR="008C3EBE" w:rsidRDefault="008C3EBE" w:rsidP="008C3EBE">
      <w:pPr>
        <w:spacing w:line="480" w:lineRule="auto"/>
        <w:rPr>
          <w:b/>
          <w:bCs/>
        </w:rPr>
      </w:pPr>
    </w:p>
    <w:p w14:paraId="4464870B" w14:textId="0E07C834" w:rsidR="00EF2875" w:rsidRPr="00091CC3" w:rsidRDefault="008C3EBE" w:rsidP="008C3EBE">
      <w:pPr>
        <w:spacing w:line="480" w:lineRule="auto"/>
        <w:rPr>
          <w:b/>
          <w:bCs/>
        </w:rPr>
      </w:pPr>
      <w:r w:rsidRPr="008575DA">
        <w:rPr>
          <w:b/>
          <w:bCs/>
        </w:rPr>
        <w:t>PubMed</w:t>
      </w:r>
    </w:p>
    <w:p w14:paraId="5F9D8EF4" w14:textId="733444D7" w:rsidR="009F5B8A" w:rsidRPr="00EF2875" w:rsidRDefault="00091CC3" w:rsidP="008C3EBE">
      <w:pPr>
        <w:spacing w:line="480" w:lineRule="auto"/>
      </w:pPr>
      <w:r>
        <w:t xml:space="preserve">Limiters: </w:t>
      </w:r>
      <w:r w:rsidR="00821422">
        <w:rPr>
          <w:rStyle w:val="filter-titles"/>
        </w:rPr>
        <w:t>Humans, English, from 2005/1/1 - 2024/</w:t>
      </w:r>
      <w:r w:rsidR="002937B2">
        <w:rPr>
          <w:rStyle w:val="filter-titles"/>
        </w:rPr>
        <w:t>08</w:t>
      </w:r>
      <w:r w:rsidR="00821422">
        <w:rPr>
          <w:rStyle w:val="filter-titles"/>
        </w:rPr>
        <w:t>/</w:t>
      </w:r>
      <w:r w:rsidR="002937B2">
        <w:rPr>
          <w:rStyle w:val="filter-titles"/>
        </w:rPr>
        <w:t>01</w:t>
      </w:r>
      <w:r w:rsidR="00821422">
        <w:t>.</w:t>
      </w:r>
    </w:p>
    <w:tbl>
      <w:tblPr>
        <w:tblStyle w:val="TableGrid"/>
        <w:tblW w:w="9634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6500"/>
        <w:gridCol w:w="137"/>
        <w:gridCol w:w="2126"/>
      </w:tblGrid>
      <w:tr w:rsidR="00091CC3" w:rsidRPr="00EF2875" w14:paraId="551D06B4" w14:textId="77777777" w:rsidTr="008C3EBE">
        <w:tc>
          <w:tcPr>
            <w:tcW w:w="871" w:type="dxa"/>
            <w:tcBorders>
              <w:left w:val="nil"/>
              <w:bottom w:val="single" w:sz="4" w:space="0" w:color="auto"/>
            </w:tcBorders>
          </w:tcPr>
          <w:p w14:paraId="3A821E4D" w14:textId="77777777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6500" w:type="dxa"/>
            <w:tcBorders>
              <w:bottom w:val="single" w:sz="4" w:space="0" w:color="auto"/>
            </w:tcBorders>
          </w:tcPr>
          <w:p w14:paraId="2CD14CE3" w14:textId="65B2A952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Search </w:t>
            </w:r>
            <w:r w:rsidR="008C3EBE" w:rsidRPr="008C3EBE">
              <w:rPr>
                <w:b/>
                <w:bCs/>
              </w:rPr>
              <w:t>T</w:t>
            </w:r>
            <w:r w:rsidRPr="008C3EBE">
              <w:rPr>
                <w:b/>
                <w:bCs/>
              </w:rPr>
              <w:t>erms</w:t>
            </w:r>
          </w:p>
        </w:tc>
        <w:tc>
          <w:tcPr>
            <w:tcW w:w="2263" w:type="dxa"/>
            <w:gridSpan w:val="2"/>
            <w:tcBorders>
              <w:bottom w:val="single" w:sz="4" w:space="0" w:color="auto"/>
              <w:right w:val="nil"/>
            </w:tcBorders>
          </w:tcPr>
          <w:p w14:paraId="747F5CEE" w14:textId="77777777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Number of Results </w:t>
            </w:r>
          </w:p>
        </w:tc>
      </w:tr>
      <w:tr w:rsidR="00FD5CCD" w:rsidRPr="00EF2875" w14:paraId="679F03E4" w14:textId="77777777" w:rsidTr="008C3EBE">
        <w:tc>
          <w:tcPr>
            <w:tcW w:w="871" w:type="dxa"/>
            <w:tcBorders>
              <w:left w:val="nil"/>
              <w:bottom w:val="nil"/>
            </w:tcBorders>
          </w:tcPr>
          <w:p w14:paraId="559704FA" w14:textId="77777777" w:rsidR="00FD5CCD" w:rsidRPr="00EF2875" w:rsidRDefault="00FD5CCD" w:rsidP="008C3EBE">
            <w:pPr>
              <w:spacing w:line="480" w:lineRule="auto"/>
            </w:pPr>
            <w:r>
              <w:t xml:space="preserve">1. </w:t>
            </w:r>
          </w:p>
        </w:tc>
        <w:tc>
          <w:tcPr>
            <w:tcW w:w="6637" w:type="dxa"/>
            <w:gridSpan w:val="2"/>
            <w:tcBorders>
              <w:bottom w:val="nil"/>
            </w:tcBorders>
          </w:tcPr>
          <w:p w14:paraId="1DA6BFA4" w14:textId="44D36A08" w:rsidR="00FD5CCD" w:rsidRPr="00C705CB" w:rsidRDefault="00FD5CCD" w:rsidP="008C3EBE">
            <w:pPr>
              <w:spacing w:line="480" w:lineRule="auto"/>
              <w:rPr>
                <w:strike/>
              </w:rPr>
            </w:pPr>
            <w:r>
              <w:t>(</w:t>
            </w:r>
            <w:proofErr w:type="spellStart"/>
            <w:r w:rsidRPr="000B5E86">
              <w:t>sensitiv</w:t>
            </w:r>
            <w:proofErr w:type="spellEnd"/>
            <w:r w:rsidRPr="000B5E86">
              <w:t xml:space="preserve">* OR </w:t>
            </w:r>
            <w:proofErr w:type="spellStart"/>
            <w:r w:rsidRPr="000B5E86">
              <w:t>responsiv</w:t>
            </w:r>
            <w:proofErr w:type="spellEnd"/>
            <w:r w:rsidRPr="000B5E86">
              <w:t xml:space="preserve">* OR </w:t>
            </w:r>
            <w:proofErr w:type="spellStart"/>
            <w:r w:rsidRPr="000B5E86">
              <w:t>behavio</w:t>
            </w:r>
            <w:proofErr w:type="spellEnd"/>
            <w:r>
              <w:t>*</w:t>
            </w:r>
            <w:r w:rsidRPr="000B5E86">
              <w:t>r</w:t>
            </w:r>
            <w:r>
              <w:t xml:space="preserve">*) </w:t>
            </w:r>
          </w:p>
        </w:tc>
        <w:tc>
          <w:tcPr>
            <w:tcW w:w="2126" w:type="dxa"/>
            <w:tcBorders>
              <w:bottom w:val="nil"/>
              <w:right w:val="nil"/>
            </w:tcBorders>
          </w:tcPr>
          <w:p w14:paraId="2112C1BC" w14:textId="3783304A" w:rsidR="00FD5CCD" w:rsidRPr="00C705CB" w:rsidRDefault="00FD5CCD" w:rsidP="008C3EBE">
            <w:pPr>
              <w:spacing w:line="480" w:lineRule="auto"/>
              <w:rPr>
                <w:strike/>
              </w:rPr>
            </w:pPr>
            <w:r w:rsidRPr="00FD5CCD">
              <w:t>1,722,782</w:t>
            </w:r>
          </w:p>
        </w:tc>
      </w:tr>
      <w:tr w:rsidR="00FD5CCD" w:rsidRPr="00EF2875" w14:paraId="3244427A" w14:textId="77777777" w:rsidTr="008C3EBE">
        <w:tc>
          <w:tcPr>
            <w:tcW w:w="871" w:type="dxa"/>
            <w:tcBorders>
              <w:top w:val="nil"/>
              <w:left w:val="nil"/>
              <w:bottom w:val="nil"/>
            </w:tcBorders>
          </w:tcPr>
          <w:p w14:paraId="5A651D50" w14:textId="77777777" w:rsidR="00FD5CCD" w:rsidRPr="00EF2875" w:rsidRDefault="00FD5CCD" w:rsidP="008C3EBE">
            <w:pPr>
              <w:spacing w:line="480" w:lineRule="auto"/>
            </w:pPr>
            <w:r>
              <w:t>2.</w:t>
            </w:r>
          </w:p>
        </w:tc>
        <w:tc>
          <w:tcPr>
            <w:tcW w:w="6637" w:type="dxa"/>
            <w:gridSpan w:val="2"/>
            <w:tcBorders>
              <w:top w:val="nil"/>
              <w:bottom w:val="nil"/>
            </w:tcBorders>
          </w:tcPr>
          <w:p w14:paraId="74227DF2" w14:textId="107729DE" w:rsidR="00FD5CCD" w:rsidRPr="000B5E86" w:rsidRDefault="00FD5CCD" w:rsidP="008C3EBE">
            <w:pPr>
              <w:spacing w:line="480" w:lineRule="auto"/>
            </w:pPr>
            <w:r>
              <w:t>(</w:t>
            </w:r>
            <w:r w:rsidRPr="000B5E86">
              <w:t>child* OR infant*</w:t>
            </w:r>
            <w:r>
              <w:t>)</w:t>
            </w:r>
            <w:r w:rsidRPr="009F5B8A"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  <w:right w:val="nil"/>
            </w:tcBorders>
          </w:tcPr>
          <w:p w14:paraId="6A469EBA" w14:textId="1EFE05D7" w:rsidR="00FD5CCD" w:rsidRPr="00091CC3" w:rsidRDefault="00FD5CCD" w:rsidP="008C3EBE">
            <w:pPr>
              <w:spacing w:line="480" w:lineRule="auto"/>
            </w:pPr>
            <w:r w:rsidRPr="00FD5CCD">
              <w:t>1,722,173</w:t>
            </w:r>
          </w:p>
        </w:tc>
      </w:tr>
      <w:tr w:rsidR="00FD5CCD" w:rsidRPr="00EF2875" w14:paraId="2A41CAFC" w14:textId="77777777" w:rsidTr="008C3EBE">
        <w:tc>
          <w:tcPr>
            <w:tcW w:w="871" w:type="dxa"/>
            <w:tcBorders>
              <w:top w:val="nil"/>
              <w:left w:val="nil"/>
              <w:bottom w:val="nil"/>
            </w:tcBorders>
          </w:tcPr>
          <w:p w14:paraId="7FB7144A" w14:textId="77777777" w:rsidR="00FD5CCD" w:rsidRPr="00EF2875" w:rsidRDefault="00FD5CCD" w:rsidP="008C3EBE">
            <w:pPr>
              <w:spacing w:line="480" w:lineRule="auto"/>
            </w:pPr>
            <w:r>
              <w:t>3.</w:t>
            </w:r>
          </w:p>
        </w:tc>
        <w:tc>
          <w:tcPr>
            <w:tcW w:w="6637" w:type="dxa"/>
            <w:gridSpan w:val="2"/>
            <w:tcBorders>
              <w:top w:val="nil"/>
              <w:bottom w:val="nil"/>
            </w:tcBorders>
          </w:tcPr>
          <w:p w14:paraId="2D925026" w14:textId="3D0AFB75" w:rsidR="00FD5CCD" w:rsidRPr="000B5E86" w:rsidRDefault="00FD5CCD" w:rsidP="008C3EBE">
            <w:pPr>
              <w:spacing w:line="480" w:lineRule="auto"/>
            </w:pPr>
            <w:r>
              <w:t>(</w:t>
            </w:r>
            <w:r w:rsidRPr="000B5E86">
              <w:t>parent* OR paternal OR maternal OR mother* OR father* OR caregiver</w:t>
            </w:r>
            <w:r>
              <w:t xml:space="preserve">) </w:t>
            </w:r>
          </w:p>
        </w:tc>
        <w:tc>
          <w:tcPr>
            <w:tcW w:w="2126" w:type="dxa"/>
            <w:tcBorders>
              <w:top w:val="nil"/>
              <w:bottom w:val="nil"/>
              <w:right w:val="nil"/>
            </w:tcBorders>
          </w:tcPr>
          <w:p w14:paraId="61197F9E" w14:textId="36D854F0" w:rsidR="00FD5CCD" w:rsidRDefault="00FD5CCD" w:rsidP="008C3EBE">
            <w:pPr>
              <w:spacing w:line="480" w:lineRule="auto"/>
            </w:pPr>
            <w:r w:rsidRPr="00FD5CCD">
              <w:t>591,527</w:t>
            </w:r>
          </w:p>
        </w:tc>
      </w:tr>
      <w:tr w:rsidR="00FD5CCD" w:rsidRPr="00EF2875" w14:paraId="7A1E79D2" w14:textId="77777777" w:rsidTr="008C3EBE">
        <w:tc>
          <w:tcPr>
            <w:tcW w:w="871" w:type="dxa"/>
            <w:tcBorders>
              <w:top w:val="nil"/>
              <w:left w:val="nil"/>
              <w:bottom w:val="nil"/>
            </w:tcBorders>
          </w:tcPr>
          <w:p w14:paraId="3914DF51" w14:textId="77777777" w:rsidR="00FD5CCD" w:rsidRPr="00EF2875" w:rsidRDefault="00FD5CCD" w:rsidP="008C3EBE">
            <w:pPr>
              <w:spacing w:line="480" w:lineRule="auto"/>
            </w:pPr>
            <w:r>
              <w:t>4.</w:t>
            </w:r>
          </w:p>
        </w:tc>
        <w:tc>
          <w:tcPr>
            <w:tcW w:w="6637" w:type="dxa"/>
            <w:gridSpan w:val="2"/>
            <w:tcBorders>
              <w:top w:val="nil"/>
              <w:bottom w:val="nil"/>
            </w:tcBorders>
          </w:tcPr>
          <w:p w14:paraId="70C801FC" w14:textId="74C6337F" w:rsidR="00FD5CCD" w:rsidRPr="000B5E86" w:rsidRDefault="00FD5CCD" w:rsidP="008C3EBE">
            <w:pPr>
              <w:spacing w:line="480" w:lineRule="auto"/>
            </w:pPr>
            <w:r>
              <w:t>(</w:t>
            </w:r>
            <w:r w:rsidRPr="000B5E86">
              <w:t xml:space="preserve">attachment OR relation* OR </w:t>
            </w:r>
            <w:proofErr w:type="spellStart"/>
            <w:r w:rsidRPr="000B5E86">
              <w:t>secur</w:t>
            </w:r>
            <w:proofErr w:type="spellEnd"/>
            <w:r w:rsidRPr="000B5E86">
              <w:t xml:space="preserve">* OR </w:t>
            </w:r>
            <w:proofErr w:type="spellStart"/>
            <w:r w:rsidRPr="000B5E86">
              <w:t>disorgani</w:t>
            </w:r>
            <w:proofErr w:type="spellEnd"/>
            <w:r w:rsidRPr="000B5E86">
              <w:t>*</w:t>
            </w:r>
            <w:r>
              <w:t xml:space="preserve">) </w:t>
            </w:r>
          </w:p>
        </w:tc>
        <w:tc>
          <w:tcPr>
            <w:tcW w:w="2126" w:type="dxa"/>
            <w:tcBorders>
              <w:top w:val="nil"/>
              <w:bottom w:val="nil"/>
              <w:right w:val="nil"/>
            </w:tcBorders>
          </w:tcPr>
          <w:p w14:paraId="44011F67" w14:textId="43E0E6C4" w:rsidR="00FD5CCD" w:rsidRDefault="00FD5CCD" w:rsidP="008C3EBE">
            <w:pPr>
              <w:spacing w:line="480" w:lineRule="auto"/>
            </w:pPr>
            <w:r w:rsidRPr="00FD5CCD">
              <w:t>1,542,876</w:t>
            </w:r>
          </w:p>
        </w:tc>
      </w:tr>
      <w:tr w:rsidR="00FD5CCD" w:rsidRPr="00EF2875" w14:paraId="186749AE" w14:textId="77777777" w:rsidTr="008C3EBE">
        <w:tc>
          <w:tcPr>
            <w:tcW w:w="871" w:type="dxa"/>
            <w:tcBorders>
              <w:top w:val="nil"/>
              <w:left w:val="nil"/>
              <w:bottom w:val="nil"/>
            </w:tcBorders>
          </w:tcPr>
          <w:p w14:paraId="7E347176" w14:textId="77777777" w:rsidR="00FD5CCD" w:rsidRPr="00EF2875" w:rsidRDefault="00FD5CCD" w:rsidP="008C3EBE">
            <w:pPr>
              <w:spacing w:line="480" w:lineRule="auto"/>
            </w:pPr>
            <w:r>
              <w:t>5.</w:t>
            </w:r>
          </w:p>
        </w:tc>
        <w:tc>
          <w:tcPr>
            <w:tcW w:w="6637" w:type="dxa"/>
            <w:gridSpan w:val="2"/>
            <w:tcBorders>
              <w:top w:val="nil"/>
              <w:bottom w:val="nil"/>
            </w:tcBorders>
          </w:tcPr>
          <w:p w14:paraId="3CF1A597" w14:textId="7F71DF12" w:rsidR="00FD5CCD" w:rsidRPr="000B5E86" w:rsidRDefault="00FD5CCD" w:rsidP="008C3EBE">
            <w:pPr>
              <w:spacing w:line="480" w:lineRule="auto"/>
            </w:pPr>
            <w:r>
              <w:t>(</w:t>
            </w:r>
            <w:r w:rsidRPr="00EF2875">
              <w:t>"Circle of security"</w:t>
            </w:r>
            <w:r>
              <w:t xml:space="preserve">) </w:t>
            </w:r>
          </w:p>
        </w:tc>
        <w:tc>
          <w:tcPr>
            <w:tcW w:w="2126" w:type="dxa"/>
            <w:tcBorders>
              <w:top w:val="nil"/>
              <w:bottom w:val="nil"/>
              <w:right w:val="nil"/>
            </w:tcBorders>
          </w:tcPr>
          <w:p w14:paraId="1D6A7716" w14:textId="474E4C07" w:rsidR="00FD5CCD" w:rsidRDefault="00FD5CCD" w:rsidP="008C3EBE">
            <w:pPr>
              <w:spacing w:line="480" w:lineRule="auto"/>
            </w:pPr>
            <w:r w:rsidRPr="00323167">
              <w:t>30</w:t>
            </w:r>
          </w:p>
        </w:tc>
      </w:tr>
      <w:tr w:rsidR="00FD5CCD" w:rsidRPr="00EF2875" w14:paraId="21AC1A93" w14:textId="77777777" w:rsidTr="008C3EBE">
        <w:tc>
          <w:tcPr>
            <w:tcW w:w="871" w:type="dxa"/>
            <w:tcBorders>
              <w:top w:val="nil"/>
              <w:left w:val="nil"/>
            </w:tcBorders>
          </w:tcPr>
          <w:p w14:paraId="4D826503" w14:textId="77777777" w:rsidR="00FD5CCD" w:rsidRPr="00EF2875" w:rsidRDefault="00FD5CCD" w:rsidP="008C3EBE">
            <w:pPr>
              <w:spacing w:line="480" w:lineRule="auto"/>
            </w:pPr>
            <w:r>
              <w:t>6.</w:t>
            </w:r>
          </w:p>
        </w:tc>
        <w:tc>
          <w:tcPr>
            <w:tcW w:w="6637" w:type="dxa"/>
            <w:gridSpan w:val="2"/>
            <w:tcBorders>
              <w:top w:val="nil"/>
            </w:tcBorders>
          </w:tcPr>
          <w:p w14:paraId="1E6A04E6" w14:textId="7772EB2A" w:rsidR="00FD5CCD" w:rsidRPr="000B5E86" w:rsidRDefault="00FD5CCD" w:rsidP="008C3EBE">
            <w:pPr>
              <w:spacing w:line="480" w:lineRule="auto"/>
            </w:pPr>
            <w:r w:rsidRPr="000B5E86">
              <w:t xml:space="preserve">1 AND 2 AND 3 AND 4 AND 5 </w:t>
            </w:r>
          </w:p>
        </w:tc>
        <w:tc>
          <w:tcPr>
            <w:tcW w:w="2126" w:type="dxa"/>
            <w:tcBorders>
              <w:top w:val="nil"/>
              <w:right w:val="nil"/>
            </w:tcBorders>
          </w:tcPr>
          <w:p w14:paraId="644AB91B" w14:textId="33ECCECC" w:rsidR="00FD5CCD" w:rsidRPr="00EF2875" w:rsidRDefault="00FD5CCD" w:rsidP="008C3EBE">
            <w:pPr>
              <w:spacing w:line="480" w:lineRule="auto"/>
            </w:pPr>
            <w:r>
              <w:t>20</w:t>
            </w:r>
          </w:p>
        </w:tc>
      </w:tr>
    </w:tbl>
    <w:p w14:paraId="490019E6" w14:textId="018BF778" w:rsidR="00522271" w:rsidRPr="008C3EBE" w:rsidRDefault="00091CC3" w:rsidP="008C3EBE">
      <w:pPr>
        <w:spacing w:line="480" w:lineRule="auto"/>
        <w:rPr>
          <w:sz w:val="22"/>
          <w:szCs w:val="22"/>
        </w:rPr>
      </w:pPr>
      <w:r w:rsidRPr="00925F14">
        <w:rPr>
          <w:i/>
          <w:iCs/>
          <w:sz w:val="22"/>
          <w:szCs w:val="22"/>
        </w:rPr>
        <w:t>Note.</w:t>
      </w:r>
      <w:r w:rsidRPr="00925F14">
        <w:rPr>
          <w:sz w:val="22"/>
          <w:szCs w:val="22"/>
        </w:rPr>
        <w:t xml:space="preserve"> The number of </w:t>
      </w:r>
      <w:r>
        <w:rPr>
          <w:sz w:val="22"/>
          <w:szCs w:val="22"/>
        </w:rPr>
        <w:t xml:space="preserve">search </w:t>
      </w:r>
      <w:r w:rsidRPr="00925F14">
        <w:rPr>
          <w:sz w:val="22"/>
          <w:szCs w:val="22"/>
        </w:rPr>
        <w:t>results refers to results with the limiters applied</w:t>
      </w:r>
      <w:r>
        <w:rPr>
          <w:sz w:val="22"/>
          <w:szCs w:val="22"/>
        </w:rPr>
        <w:t xml:space="preserve">. </w:t>
      </w:r>
      <w:r w:rsidR="00DF7077">
        <w:rPr>
          <w:sz w:val="22"/>
          <w:szCs w:val="22"/>
        </w:rPr>
        <w:t xml:space="preserve">Searched </w:t>
      </w:r>
      <w:r w:rsidR="00323167">
        <w:rPr>
          <w:sz w:val="22"/>
          <w:szCs w:val="22"/>
        </w:rPr>
        <w:t>all fields.</w:t>
      </w:r>
    </w:p>
    <w:p w14:paraId="2209B991" w14:textId="77777777" w:rsidR="008C3EBE" w:rsidRDefault="008C3EBE" w:rsidP="008C3EBE">
      <w:pPr>
        <w:spacing w:line="480" w:lineRule="auto"/>
        <w:rPr>
          <w:b/>
          <w:bCs/>
        </w:rPr>
      </w:pPr>
    </w:p>
    <w:p w14:paraId="5737EA19" w14:textId="706D0946" w:rsidR="008476FE" w:rsidRPr="00091CC3" w:rsidRDefault="0021024A" w:rsidP="008C3EBE">
      <w:pPr>
        <w:spacing w:line="480" w:lineRule="auto"/>
        <w:rPr>
          <w:b/>
          <w:bCs/>
        </w:rPr>
      </w:pPr>
      <w:r w:rsidRPr="008575DA">
        <w:rPr>
          <w:b/>
          <w:bCs/>
        </w:rPr>
        <w:lastRenderedPageBreak/>
        <w:t>ProQuest</w:t>
      </w:r>
    </w:p>
    <w:p w14:paraId="171CB11A" w14:textId="44146765" w:rsidR="009F5B8A" w:rsidRPr="00EF2875" w:rsidRDefault="00091CC3" w:rsidP="008C3EBE">
      <w:pPr>
        <w:spacing w:line="480" w:lineRule="auto"/>
      </w:pPr>
      <w:r>
        <w:t xml:space="preserve">Limiters: Publication year = </w:t>
      </w:r>
      <w:r w:rsidR="002937B2">
        <w:t xml:space="preserve">after </w:t>
      </w:r>
      <w:r w:rsidR="00D52488">
        <w:t>01/01/</w:t>
      </w:r>
      <w:r w:rsidR="002937B2">
        <w:t>2005</w:t>
      </w:r>
      <w:r w:rsidR="008C4E18">
        <w:t xml:space="preserve"> (searched on 26/07/2024)</w:t>
      </w:r>
      <w:r>
        <w:t xml:space="preserve">; </w:t>
      </w:r>
      <w:r w:rsidRPr="00925F14">
        <w:t>English Language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71"/>
        <w:gridCol w:w="6500"/>
        <w:gridCol w:w="2263"/>
      </w:tblGrid>
      <w:tr w:rsidR="00091CC3" w:rsidRPr="008C3EBE" w14:paraId="1E7CC298" w14:textId="77777777" w:rsidTr="008C3EBE">
        <w:tc>
          <w:tcPr>
            <w:tcW w:w="871" w:type="dxa"/>
            <w:tcBorders>
              <w:left w:val="nil"/>
              <w:bottom w:val="single" w:sz="4" w:space="0" w:color="auto"/>
              <w:right w:val="nil"/>
            </w:tcBorders>
          </w:tcPr>
          <w:p w14:paraId="42C2FB20" w14:textId="77777777" w:rsidR="00091CC3" w:rsidRDefault="00091CC3" w:rsidP="008C3EBE">
            <w:pPr>
              <w:spacing w:line="480" w:lineRule="auto"/>
            </w:pPr>
          </w:p>
        </w:tc>
        <w:tc>
          <w:tcPr>
            <w:tcW w:w="6500" w:type="dxa"/>
            <w:tcBorders>
              <w:left w:val="nil"/>
              <w:bottom w:val="single" w:sz="4" w:space="0" w:color="auto"/>
              <w:right w:val="nil"/>
            </w:tcBorders>
          </w:tcPr>
          <w:p w14:paraId="4D28DBCE" w14:textId="07B236A1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Search </w:t>
            </w:r>
            <w:r w:rsidR="008C3EBE">
              <w:rPr>
                <w:b/>
                <w:bCs/>
              </w:rPr>
              <w:t>T</w:t>
            </w:r>
            <w:r w:rsidRPr="008C3EBE">
              <w:rPr>
                <w:b/>
                <w:bCs/>
              </w:rPr>
              <w:t>erms</w:t>
            </w:r>
          </w:p>
        </w:tc>
        <w:tc>
          <w:tcPr>
            <w:tcW w:w="2263" w:type="dxa"/>
            <w:tcBorders>
              <w:left w:val="nil"/>
              <w:bottom w:val="single" w:sz="4" w:space="0" w:color="auto"/>
              <w:right w:val="nil"/>
            </w:tcBorders>
          </w:tcPr>
          <w:p w14:paraId="33855E3B" w14:textId="77777777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Number of Results </w:t>
            </w:r>
          </w:p>
        </w:tc>
      </w:tr>
      <w:tr w:rsidR="00C705CB" w:rsidRPr="00EF2875" w14:paraId="35350701" w14:textId="77777777" w:rsidTr="008C3EBE">
        <w:tc>
          <w:tcPr>
            <w:tcW w:w="871" w:type="dxa"/>
            <w:tcBorders>
              <w:left w:val="nil"/>
              <w:bottom w:val="nil"/>
              <w:right w:val="nil"/>
            </w:tcBorders>
          </w:tcPr>
          <w:p w14:paraId="33420DCC" w14:textId="77777777" w:rsidR="00C705CB" w:rsidRPr="00EF2875" w:rsidRDefault="00C705CB" w:rsidP="008C3EBE">
            <w:pPr>
              <w:spacing w:line="480" w:lineRule="auto"/>
            </w:pPr>
            <w:r>
              <w:t xml:space="preserve">1. </w:t>
            </w:r>
          </w:p>
        </w:tc>
        <w:tc>
          <w:tcPr>
            <w:tcW w:w="6500" w:type="dxa"/>
            <w:tcBorders>
              <w:left w:val="nil"/>
              <w:bottom w:val="nil"/>
              <w:right w:val="nil"/>
            </w:tcBorders>
          </w:tcPr>
          <w:p w14:paraId="08181704" w14:textId="7D1282C4" w:rsidR="00C705CB" w:rsidRPr="00C705CB" w:rsidRDefault="00C705CB" w:rsidP="008C3EBE">
            <w:pPr>
              <w:spacing w:line="480" w:lineRule="auto"/>
              <w:rPr>
                <w:strike/>
              </w:rPr>
            </w:pPr>
            <w:proofErr w:type="spellStart"/>
            <w:r w:rsidRPr="008E155A">
              <w:t>sensitiv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responsiv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behavior</w:t>
            </w:r>
            <w:proofErr w:type="spellEnd"/>
            <w:r w:rsidRPr="008E155A">
              <w:t>? OR behaviour?</w:t>
            </w:r>
          </w:p>
        </w:tc>
        <w:tc>
          <w:tcPr>
            <w:tcW w:w="2263" w:type="dxa"/>
            <w:tcBorders>
              <w:left w:val="nil"/>
              <w:bottom w:val="nil"/>
              <w:right w:val="nil"/>
            </w:tcBorders>
          </w:tcPr>
          <w:p w14:paraId="1F37A802" w14:textId="2D7C8A8E" w:rsidR="00C705CB" w:rsidRPr="00C705CB" w:rsidRDefault="002937B2" w:rsidP="008C3EBE">
            <w:pPr>
              <w:spacing w:line="480" w:lineRule="auto"/>
              <w:rPr>
                <w:strike/>
              </w:rPr>
            </w:pPr>
            <w:r w:rsidRPr="002937B2">
              <w:t>28,114,933</w:t>
            </w:r>
          </w:p>
        </w:tc>
      </w:tr>
      <w:tr w:rsidR="00C705CB" w:rsidRPr="00EF2875" w14:paraId="7D5F773F" w14:textId="77777777" w:rsidTr="008C3EBE"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E5A86A2" w14:textId="77777777" w:rsidR="00C705CB" w:rsidRPr="00EF2875" w:rsidRDefault="00C705CB" w:rsidP="008C3EBE">
            <w:pPr>
              <w:spacing w:line="480" w:lineRule="auto"/>
            </w:pPr>
            <w:r>
              <w:t>2.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14:paraId="01EBC375" w14:textId="776848F1" w:rsidR="00C705CB" w:rsidRPr="008E155A" w:rsidRDefault="00C705CB" w:rsidP="008C3EBE">
            <w:pPr>
              <w:spacing w:line="480" w:lineRule="auto"/>
            </w:pPr>
            <w:r w:rsidRPr="008E155A">
              <w:t>child* OR infant*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4CB6015F" w14:textId="154BC2F5" w:rsidR="00C705CB" w:rsidRPr="00091CC3" w:rsidRDefault="002937B2" w:rsidP="008C3EBE">
            <w:pPr>
              <w:spacing w:line="480" w:lineRule="auto"/>
            </w:pPr>
            <w:r w:rsidRPr="002937B2">
              <w:t>56,568,949</w:t>
            </w:r>
          </w:p>
        </w:tc>
      </w:tr>
      <w:tr w:rsidR="00C705CB" w:rsidRPr="00EF2875" w14:paraId="26610881" w14:textId="77777777" w:rsidTr="008C3EBE">
        <w:trPr>
          <w:trHeight w:val="105"/>
        </w:trPr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26EA5A5" w14:textId="77777777" w:rsidR="00C705CB" w:rsidRPr="00EF2875" w:rsidRDefault="00C705CB" w:rsidP="008C3EBE">
            <w:pPr>
              <w:spacing w:line="480" w:lineRule="auto"/>
            </w:pPr>
            <w:r>
              <w:t>3.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14:paraId="79D58B39" w14:textId="16F29D6C" w:rsidR="00C705CB" w:rsidRPr="008E155A" w:rsidRDefault="00C705CB" w:rsidP="008C3EBE">
            <w:pPr>
              <w:spacing w:line="480" w:lineRule="auto"/>
            </w:pPr>
            <w:r w:rsidRPr="008E155A">
              <w:t>parent* OR paternal OR maternal OR mother* OR father* OR caregiver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104AF336" w14:textId="6EC55C53" w:rsidR="00C705CB" w:rsidRDefault="002937B2" w:rsidP="008C3EBE">
            <w:pPr>
              <w:spacing w:line="480" w:lineRule="auto"/>
            </w:pPr>
            <w:r w:rsidRPr="002937B2">
              <w:t>57,363,816</w:t>
            </w:r>
          </w:p>
        </w:tc>
      </w:tr>
      <w:tr w:rsidR="00C705CB" w:rsidRPr="00EF2875" w14:paraId="4272ED02" w14:textId="77777777" w:rsidTr="008C3EBE"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39004F1" w14:textId="77777777" w:rsidR="00C705CB" w:rsidRPr="00EF2875" w:rsidRDefault="00C705CB" w:rsidP="008C3EBE">
            <w:pPr>
              <w:spacing w:line="480" w:lineRule="auto"/>
            </w:pPr>
            <w:r>
              <w:t>4.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14:paraId="771A87B6" w14:textId="7B5CA025" w:rsidR="00C705CB" w:rsidRPr="008E155A" w:rsidRDefault="00C705CB" w:rsidP="008C3EBE">
            <w:pPr>
              <w:spacing w:line="480" w:lineRule="auto"/>
            </w:pPr>
            <w:r w:rsidRPr="008E155A">
              <w:t xml:space="preserve">attachment OR relation* OR </w:t>
            </w:r>
            <w:proofErr w:type="spellStart"/>
            <w:r w:rsidRPr="008E155A">
              <w:t>secur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disorgani</w:t>
            </w:r>
            <w:proofErr w:type="spellEnd"/>
            <w:r w:rsidRPr="008E155A">
              <w:t>*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4FD53C30" w14:textId="42C1F7EA" w:rsidR="00C705CB" w:rsidRDefault="002937B2" w:rsidP="008C3EBE">
            <w:pPr>
              <w:spacing w:line="480" w:lineRule="auto"/>
            </w:pPr>
            <w:r w:rsidRPr="002937B2">
              <w:t>131,942,643</w:t>
            </w:r>
          </w:p>
        </w:tc>
      </w:tr>
      <w:tr w:rsidR="00C705CB" w:rsidRPr="00EF2875" w14:paraId="4B4799AC" w14:textId="77777777" w:rsidTr="008C3EBE"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DFB2AF6" w14:textId="77777777" w:rsidR="00C705CB" w:rsidRPr="00EF2875" w:rsidRDefault="00C705CB" w:rsidP="008C3EBE">
            <w:pPr>
              <w:spacing w:line="480" w:lineRule="auto"/>
            </w:pPr>
            <w:r>
              <w:t>5.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nil"/>
            </w:tcBorders>
          </w:tcPr>
          <w:p w14:paraId="37ABF2EA" w14:textId="001B473D" w:rsidR="00C705CB" w:rsidRPr="008E155A" w:rsidRDefault="00C705CB" w:rsidP="008C3EBE">
            <w:pPr>
              <w:spacing w:line="480" w:lineRule="auto"/>
            </w:pPr>
            <w:r w:rsidRPr="008E155A">
              <w:t>"Circle of security"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5A92C2CA" w14:textId="0C371A2C" w:rsidR="00C705CB" w:rsidRDefault="002937B2" w:rsidP="008C3EBE">
            <w:pPr>
              <w:spacing w:line="480" w:lineRule="auto"/>
            </w:pPr>
            <w:r w:rsidRPr="002937B2">
              <w:t>2,182</w:t>
            </w:r>
          </w:p>
        </w:tc>
      </w:tr>
      <w:tr w:rsidR="00C705CB" w:rsidRPr="00EF2875" w14:paraId="27D36173" w14:textId="77777777" w:rsidTr="008C3EBE">
        <w:tc>
          <w:tcPr>
            <w:tcW w:w="871" w:type="dxa"/>
            <w:tcBorders>
              <w:top w:val="nil"/>
              <w:left w:val="nil"/>
              <w:right w:val="nil"/>
            </w:tcBorders>
          </w:tcPr>
          <w:p w14:paraId="14DF309B" w14:textId="6156754B" w:rsidR="00C705CB" w:rsidRPr="00EF2875" w:rsidRDefault="00C705CB" w:rsidP="008C3EBE">
            <w:pPr>
              <w:spacing w:line="480" w:lineRule="auto"/>
            </w:pPr>
          </w:p>
        </w:tc>
        <w:tc>
          <w:tcPr>
            <w:tcW w:w="6500" w:type="dxa"/>
            <w:tcBorders>
              <w:top w:val="nil"/>
              <w:left w:val="nil"/>
              <w:right w:val="nil"/>
            </w:tcBorders>
          </w:tcPr>
          <w:p w14:paraId="51586AF9" w14:textId="271206B8" w:rsidR="00C705CB" w:rsidRPr="008E155A" w:rsidRDefault="00C705CB" w:rsidP="008C3EBE">
            <w:pPr>
              <w:spacing w:line="480" w:lineRule="auto"/>
            </w:pPr>
            <w:r w:rsidRPr="000B5E86">
              <w:t xml:space="preserve">1 AND 2 AND 3 AND 4 AND 5 </w:t>
            </w: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</w:tcPr>
          <w:p w14:paraId="480CA2EE" w14:textId="43794B8F" w:rsidR="00C705CB" w:rsidRPr="00EF2875" w:rsidRDefault="002937B2" w:rsidP="008C3EBE">
            <w:pPr>
              <w:spacing w:line="480" w:lineRule="auto"/>
            </w:pPr>
            <w:r w:rsidRPr="002937B2">
              <w:t>1,3</w:t>
            </w:r>
            <w:r w:rsidR="00D52488">
              <w:t>4</w:t>
            </w:r>
            <w:r w:rsidRPr="002937B2">
              <w:t>8</w:t>
            </w:r>
          </w:p>
        </w:tc>
      </w:tr>
    </w:tbl>
    <w:p w14:paraId="5F2E9AED" w14:textId="0AC18391" w:rsidR="003B5A3B" w:rsidRPr="008C3EBE" w:rsidRDefault="00091CC3" w:rsidP="008C3EBE">
      <w:pPr>
        <w:spacing w:line="480" w:lineRule="auto"/>
        <w:rPr>
          <w:sz w:val="22"/>
          <w:szCs w:val="22"/>
        </w:rPr>
      </w:pPr>
      <w:r w:rsidRPr="00925F14">
        <w:rPr>
          <w:i/>
          <w:iCs/>
          <w:sz w:val="22"/>
          <w:szCs w:val="22"/>
        </w:rPr>
        <w:t>Note.</w:t>
      </w:r>
      <w:r w:rsidRPr="00925F14">
        <w:rPr>
          <w:sz w:val="22"/>
          <w:szCs w:val="22"/>
        </w:rPr>
        <w:t xml:space="preserve"> The number of </w:t>
      </w:r>
      <w:r>
        <w:rPr>
          <w:sz w:val="22"/>
          <w:szCs w:val="22"/>
        </w:rPr>
        <w:t xml:space="preserve">search </w:t>
      </w:r>
      <w:r w:rsidRPr="00925F14">
        <w:rPr>
          <w:sz w:val="22"/>
          <w:szCs w:val="22"/>
        </w:rPr>
        <w:t>results refers to results with the limiters applied</w:t>
      </w:r>
      <w:r>
        <w:rPr>
          <w:sz w:val="22"/>
          <w:szCs w:val="22"/>
        </w:rPr>
        <w:t>.</w:t>
      </w:r>
      <w:r w:rsidR="005B1CA7">
        <w:rPr>
          <w:sz w:val="22"/>
          <w:szCs w:val="22"/>
        </w:rPr>
        <w:t xml:space="preserve"> Searched in </w:t>
      </w:r>
      <w:r w:rsidR="002937B2">
        <w:rPr>
          <w:sz w:val="22"/>
          <w:szCs w:val="22"/>
        </w:rPr>
        <w:t>Anywhere</w:t>
      </w:r>
      <w:r w:rsidR="0018456F">
        <w:rPr>
          <w:sz w:val="22"/>
          <w:szCs w:val="22"/>
        </w:rPr>
        <w:t xml:space="preserve">. </w:t>
      </w:r>
    </w:p>
    <w:p w14:paraId="56D03ED8" w14:textId="77777777" w:rsidR="008C3EBE" w:rsidRDefault="008C3EBE" w:rsidP="008C3EBE">
      <w:pPr>
        <w:spacing w:line="480" w:lineRule="auto"/>
        <w:rPr>
          <w:b/>
          <w:bCs/>
        </w:rPr>
      </w:pPr>
    </w:p>
    <w:p w14:paraId="6CD0B498" w14:textId="706466FF" w:rsidR="00EF2875" w:rsidRPr="00091CC3" w:rsidRDefault="00EF2875" w:rsidP="008C3EBE">
      <w:pPr>
        <w:spacing w:line="480" w:lineRule="auto"/>
        <w:rPr>
          <w:b/>
          <w:bCs/>
        </w:rPr>
      </w:pPr>
      <w:r w:rsidRPr="008575DA">
        <w:rPr>
          <w:b/>
          <w:bCs/>
        </w:rPr>
        <w:t>Scopus</w:t>
      </w:r>
    </w:p>
    <w:p w14:paraId="1DAD2DF9" w14:textId="77777777" w:rsidR="00091CC3" w:rsidRPr="00EF2875" w:rsidRDefault="00091CC3" w:rsidP="008C3EBE">
      <w:pPr>
        <w:spacing w:line="480" w:lineRule="auto"/>
      </w:pPr>
      <w:r>
        <w:t xml:space="preserve">Limiters: Publication year = </w:t>
      </w:r>
      <w:r w:rsidRPr="00925F14">
        <w:t xml:space="preserve">2005- </w:t>
      </w:r>
      <w:r w:rsidR="004E60A4">
        <w:t>2024</w:t>
      </w:r>
      <w:r>
        <w:t xml:space="preserve">; </w:t>
      </w:r>
      <w:r w:rsidRPr="00925F14">
        <w:t>English Language</w:t>
      </w:r>
    </w:p>
    <w:tbl>
      <w:tblPr>
        <w:tblStyle w:val="TableGrid"/>
        <w:tblW w:w="9634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6359"/>
        <w:gridCol w:w="2404"/>
      </w:tblGrid>
      <w:tr w:rsidR="00091CC3" w:rsidRPr="008C3EBE" w14:paraId="2F56209F" w14:textId="77777777" w:rsidTr="008C3EBE">
        <w:tc>
          <w:tcPr>
            <w:tcW w:w="871" w:type="dxa"/>
            <w:tcBorders>
              <w:left w:val="nil"/>
              <w:bottom w:val="single" w:sz="4" w:space="0" w:color="auto"/>
            </w:tcBorders>
          </w:tcPr>
          <w:p w14:paraId="17C95B96" w14:textId="77777777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</w:p>
        </w:tc>
        <w:tc>
          <w:tcPr>
            <w:tcW w:w="6359" w:type="dxa"/>
            <w:tcBorders>
              <w:bottom w:val="single" w:sz="4" w:space="0" w:color="auto"/>
            </w:tcBorders>
          </w:tcPr>
          <w:p w14:paraId="22CB50D3" w14:textId="553EC772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Search </w:t>
            </w:r>
            <w:r w:rsidR="008C3EBE">
              <w:rPr>
                <w:b/>
                <w:bCs/>
              </w:rPr>
              <w:t>T</w:t>
            </w:r>
            <w:r w:rsidRPr="008C3EBE">
              <w:rPr>
                <w:b/>
                <w:bCs/>
              </w:rPr>
              <w:t>erms</w:t>
            </w:r>
          </w:p>
        </w:tc>
        <w:tc>
          <w:tcPr>
            <w:tcW w:w="2404" w:type="dxa"/>
            <w:tcBorders>
              <w:bottom w:val="single" w:sz="4" w:space="0" w:color="auto"/>
              <w:right w:val="nil"/>
            </w:tcBorders>
          </w:tcPr>
          <w:p w14:paraId="6CE8857E" w14:textId="77777777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Number of Results </w:t>
            </w:r>
          </w:p>
        </w:tc>
      </w:tr>
      <w:tr w:rsidR="004D4722" w:rsidRPr="00EF2875" w14:paraId="68886565" w14:textId="77777777" w:rsidTr="008C3EBE">
        <w:tc>
          <w:tcPr>
            <w:tcW w:w="871" w:type="dxa"/>
            <w:tcBorders>
              <w:left w:val="nil"/>
              <w:bottom w:val="nil"/>
            </w:tcBorders>
          </w:tcPr>
          <w:p w14:paraId="162E322E" w14:textId="77777777" w:rsidR="004D4722" w:rsidRPr="00EF2875" w:rsidRDefault="004D4722" w:rsidP="008C3EBE">
            <w:pPr>
              <w:spacing w:line="480" w:lineRule="auto"/>
            </w:pPr>
            <w:r>
              <w:t xml:space="preserve">1. </w:t>
            </w:r>
          </w:p>
        </w:tc>
        <w:tc>
          <w:tcPr>
            <w:tcW w:w="6359" w:type="dxa"/>
            <w:tcBorders>
              <w:bottom w:val="nil"/>
            </w:tcBorders>
          </w:tcPr>
          <w:p w14:paraId="0547CDF4" w14:textId="340EFF61" w:rsidR="004D4722" w:rsidRPr="008E155A" w:rsidRDefault="004D4722" w:rsidP="008C3EBE">
            <w:pPr>
              <w:spacing w:line="480" w:lineRule="auto"/>
            </w:pPr>
            <w:proofErr w:type="spellStart"/>
            <w:r w:rsidRPr="008E155A">
              <w:t>sensitiv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responsiv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behavior</w:t>
            </w:r>
            <w:proofErr w:type="spellEnd"/>
            <w:r w:rsidRPr="008E155A">
              <w:t>* OR behaviour*</w:t>
            </w:r>
          </w:p>
        </w:tc>
        <w:tc>
          <w:tcPr>
            <w:tcW w:w="2404" w:type="dxa"/>
            <w:tcBorders>
              <w:bottom w:val="nil"/>
              <w:right w:val="nil"/>
            </w:tcBorders>
          </w:tcPr>
          <w:p w14:paraId="2EB4C8CE" w14:textId="5125FCF2" w:rsidR="004D4722" w:rsidRPr="00EF2875" w:rsidRDefault="00132747" w:rsidP="008C3EBE">
            <w:pPr>
              <w:spacing w:line="480" w:lineRule="auto"/>
            </w:pPr>
            <w:r w:rsidRPr="00132747">
              <w:t>19,013,328</w:t>
            </w:r>
          </w:p>
        </w:tc>
      </w:tr>
      <w:tr w:rsidR="004D4722" w:rsidRPr="00EF2875" w14:paraId="1C45D72F" w14:textId="77777777" w:rsidTr="008C3EBE">
        <w:tc>
          <w:tcPr>
            <w:tcW w:w="871" w:type="dxa"/>
            <w:tcBorders>
              <w:top w:val="nil"/>
              <w:left w:val="nil"/>
              <w:bottom w:val="nil"/>
            </w:tcBorders>
          </w:tcPr>
          <w:p w14:paraId="53A6B65F" w14:textId="77777777" w:rsidR="004D4722" w:rsidRPr="00EF2875" w:rsidRDefault="004D4722" w:rsidP="008C3EBE">
            <w:pPr>
              <w:spacing w:line="480" w:lineRule="auto"/>
            </w:pPr>
            <w:r>
              <w:t>2.</w:t>
            </w:r>
          </w:p>
        </w:tc>
        <w:tc>
          <w:tcPr>
            <w:tcW w:w="6359" w:type="dxa"/>
            <w:tcBorders>
              <w:top w:val="nil"/>
              <w:bottom w:val="nil"/>
            </w:tcBorders>
          </w:tcPr>
          <w:p w14:paraId="3DAF3CD1" w14:textId="65F71CC6" w:rsidR="004D4722" w:rsidRPr="008E155A" w:rsidRDefault="004D4722" w:rsidP="008C3EBE">
            <w:pPr>
              <w:spacing w:line="480" w:lineRule="auto"/>
            </w:pPr>
            <w:r w:rsidRPr="008E155A">
              <w:t>child* OR infant*</w:t>
            </w:r>
          </w:p>
        </w:tc>
        <w:tc>
          <w:tcPr>
            <w:tcW w:w="2404" w:type="dxa"/>
            <w:tcBorders>
              <w:top w:val="nil"/>
              <w:bottom w:val="nil"/>
              <w:right w:val="nil"/>
            </w:tcBorders>
          </w:tcPr>
          <w:p w14:paraId="06BD03C2" w14:textId="03D00F55" w:rsidR="004D4722" w:rsidRPr="004E60A4" w:rsidRDefault="00132747" w:rsidP="008C3EBE">
            <w:pPr>
              <w:spacing w:line="480" w:lineRule="auto"/>
            </w:pPr>
            <w:r w:rsidRPr="00132747">
              <w:t>6,844,017</w:t>
            </w:r>
          </w:p>
        </w:tc>
      </w:tr>
      <w:tr w:rsidR="004D4722" w:rsidRPr="00EF2875" w14:paraId="4B63167D" w14:textId="77777777" w:rsidTr="008C3EBE">
        <w:tc>
          <w:tcPr>
            <w:tcW w:w="871" w:type="dxa"/>
            <w:tcBorders>
              <w:top w:val="nil"/>
              <w:left w:val="nil"/>
              <w:bottom w:val="nil"/>
            </w:tcBorders>
          </w:tcPr>
          <w:p w14:paraId="3E5CF845" w14:textId="77777777" w:rsidR="004D4722" w:rsidRPr="00EF2875" w:rsidRDefault="004D4722" w:rsidP="008C3EBE">
            <w:pPr>
              <w:spacing w:line="480" w:lineRule="auto"/>
            </w:pPr>
            <w:r>
              <w:t>3.</w:t>
            </w:r>
          </w:p>
        </w:tc>
        <w:tc>
          <w:tcPr>
            <w:tcW w:w="6359" w:type="dxa"/>
            <w:tcBorders>
              <w:top w:val="nil"/>
              <w:bottom w:val="nil"/>
            </w:tcBorders>
          </w:tcPr>
          <w:p w14:paraId="0FAD52E0" w14:textId="70FD8765" w:rsidR="004D4722" w:rsidRPr="008E155A" w:rsidRDefault="004D4722" w:rsidP="008C3EBE">
            <w:pPr>
              <w:spacing w:line="480" w:lineRule="auto"/>
            </w:pPr>
            <w:r w:rsidRPr="008E155A">
              <w:t>parent* OR paternal OR maternal OR mother* OR father* OR caregiver</w:t>
            </w:r>
          </w:p>
        </w:tc>
        <w:tc>
          <w:tcPr>
            <w:tcW w:w="2404" w:type="dxa"/>
            <w:tcBorders>
              <w:top w:val="nil"/>
              <w:bottom w:val="nil"/>
              <w:right w:val="nil"/>
            </w:tcBorders>
          </w:tcPr>
          <w:p w14:paraId="07510CC2" w14:textId="1AB2176E" w:rsidR="004D4722" w:rsidRPr="004E60A4" w:rsidRDefault="00132747" w:rsidP="008C3EBE">
            <w:pPr>
              <w:spacing w:line="480" w:lineRule="auto"/>
            </w:pPr>
            <w:r w:rsidRPr="00132747">
              <w:t>4,139,471</w:t>
            </w:r>
          </w:p>
        </w:tc>
      </w:tr>
      <w:tr w:rsidR="004D4722" w:rsidRPr="00EF2875" w14:paraId="314B7B72" w14:textId="77777777" w:rsidTr="008C3EBE">
        <w:tc>
          <w:tcPr>
            <w:tcW w:w="871" w:type="dxa"/>
            <w:tcBorders>
              <w:top w:val="nil"/>
              <w:left w:val="nil"/>
              <w:bottom w:val="nil"/>
            </w:tcBorders>
          </w:tcPr>
          <w:p w14:paraId="3362931A" w14:textId="77777777" w:rsidR="004D4722" w:rsidRPr="00EF2875" w:rsidRDefault="004D4722" w:rsidP="008C3EBE">
            <w:pPr>
              <w:spacing w:line="480" w:lineRule="auto"/>
            </w:pPr>
            <w:r>
              <w:t>4.</w:t>
            </w:r>
          </w:p>
        </w:tc>
        <w:tc>
          <w:tcPr>
            <w:tcW w:w="6359" w:type="dxa"/>
            <w:tcBorders>
              <w:top w:val="nil"/>
              <w:bottom w:val="nil"/>
            </w:tcBorders>
          </w:tcPr>
          <w:p w14:paraId="67B2102E" w14:textId="42D2714E" w:rsidR="004D4722" w:rsidRPr="008E155A" w:rsidRDefault="004D4722" w:rsidP="008C3EBE">
            <w:pPr>
              <w:spacing w:line="480" w:lineRule="auto"/>
            </w:pPr>
            <w:r w:rsidRPr="008E155A">
              <w:t xml:space="preserve">attachment OR relation* OR </w:t>
            </w:r>
            <w:proofErr w:type="spellStart"/>
            <w:r w:rsidRPr="008E155A">
              <w:t>secur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disorgani</w:t>
            </w:r>
            <w:proofErr w:type="spellEnd"/>
            <w:r w:rsidRPr="008E155A">
              <w:t>*</w:t>
            </w:r>
          </w:p>
        </w:tc>
        <w:tc>
          <w:tcPr>
            <w:tcW w:w="2404" w:type="dxa"/>
            <w:tcBorders>
              <w:top w:val="nil"/>
              <w:bottom w:val="nil"/>
              <w:right w:val="nil"/>
            </w:tcBorders>
          </w:tcPr>
          <w:p w14:paraId="35239658" w14:textId="3CCE80E5" w:rsidR="004D4722" w:rsidRPr="004E60A4" w:rsidRDefault="00132747" w:rsidP="008C3EBE">
            <w:pPr>
              <w:spacing w:line="480" w:lineRule="auto"/>
            </w:pPr>
            <w:r w:rsidRPr="00132747">
              <w:t>17,009,850</w:t>
            </w:r>
          </w:p>
        </w:tc>
      </w:tr>
      <w:tr w:rsidR="004D4722" w:rsidRPr="00EF2875" w14:paraId="4657A7CF" w14:textId="77777777" w:rsidTr="008C3EBE">
        <w:tc>
          <w:tcPr>
            <w:tcW w:w="871" w:type="dxa"/>
            <w:tcBorders>
              <w:top w:val="nil"/>
              <w:left w:val="nil"/>
              <w:bottom w:val="nil"/>
            </w:tcBorders>
          </w:tcPr>
          <w:p w14:paraId="37CB9736" w14:textId="77777777" w:rsidR="004D4722" w:rsidRPr="00EF2875" w:rsidRDefault="004D4722" w:rsidP="008C3EBE">
            <w:pPr>
              <w:spacing w:line="480" w:lineRule="auto"/>
            </w:pPr>
            <w:r>
              <w:t>5.</w:t>
            </w:r>
          </w:p>
        </w:tc>
        <w:tc>
          <w:tcPr>
            <w:tcW w:w="6359" w:type="dxa"/>
            <w:tcBorders>
              <w:top w:val="nil"/>
              <w:bottom w:val="nil"/>
            </w:tcBorders>
          </w:tcPr>
          <w:p w14:paraId="1874C172" w14:textId="1C148B51" w:rsidR="004D4722" w:rsidRPr="008E155A" w:rsidRDefault="004D4722" w:rsidP="008C3EBE">
            <w:pPr>
              <w:spacing w:line="480" w:lineRule="auto"/>
            </w:pPr>
            <w:r w:rsidRPr="008E155A">
              <w:t>{Circle of security}</w:t>
            </w:r>
          </w:p>
        </w:tc>
        <w:tc>
          <w:tcPr>
            <w:tcW w:w="2404" w:type="dxa"/>
            <w:tcBorders>
              <w:top w:val="nil"/>
              <w:bottom w:val="nil"/>
              <w:right w:val="nil"/>
            </w:tcBorders>
          </w:tcPr>
          <w:p w14:paraId="522DE930" w14:textId="7EA19770" w:rsidR="004D4722" w:rsidRPr="004E60A4" w:rsidRDefault="00132747" w:rsidP="008C3EBE">
            <w:pPr>
              <w:spacing w:line="480" w:lineRule="auto"/>
            </w:pPr>
            <w:r w:rsidRPr="00132747">
              <w:t>1,213</w:t>
            </w:r>
          </w:p>
        </w:tc>
      </w:tr>
      <w:tr w:rsidR="004D4722" w:rsidRPr="00EF2875" w14:paraId="3D38B8F7" w14:textId="77777777" w:rsidTr="008C3EBE">
        <w:tc>
          <w:tcPr>
            <w:tcW w:w="871" w:type="dxa"/>
            <w:tcBorders>
              <w:top w:val="nil"/>
              <w:left w:val="nil"/>
            </w:tcBorders>
          </w:tcPr>
          <w:p w14:paraId="2BCD9415" w14:textId="77777777" w:rsidR="004D4722" w:rsidRPr="00EF2875" w:rsidRDefault="004D4722" w:rsidP="008C3EBE">
            <w:pPr>
              <w:spacing w:line="480" w:lineRule="auto"/>
            </w:pPr>
            <w:r>
              <w:t>6.</w:t>
            </w:r>
          </w:p>
        </w:tc>
        <w:tc>
          <w:tcPr>
            <w:tcW w:w="6359" w:type="dxa"/>
            <w:tcBorders>
              <w:top w:val="nil"/>
            </w:tcBorders>
          </w:tcPr>
          <w:p w14:paraId="08B6A1FB" w14:textId="78D1E58F" w:rsidR="004D4722" w:rsidRPr="008E155A" w:rsidRDefault="004D4722" w:rsidP="008C3EBE">
            <w:pPr>
              <w:spacing w:line="480" w:lineRule="auto"/>
            </w:pPr>
            <w:r w:rsidRPr="000B5E86">
              <w:t xml:space="preserve">1 AND 2 AND 3 AND 4 AND 5 </w:t>
            </w:r>
          </w:p>
        </w:tc>
        <w:tc>
          <w:tcPr>
            <w:tcW w:w="2404" w:type="dxa"/>
            <w:tcBorders>
              <w:top w:val="nil"/>
              <w:right w:val="nil"/>
            </w:tcBorders>
          </w:tcPr>
          <w:p w14:paraId="6170BE13" w14:textId="4422C2F4" w:rsidR="004D4722" w:rsidRPr="004E60A4" w:rsidRDefault="00132747" w:rsidP="008C3EBE">
            <w:pPr>
              <w:spacing w:line="480" w:lineRule="auto"/>
            </w:pPr>
            <w:r w:rsidRPr="00132747">
              <w:t>1,126</w:t>
            </w:r>
          </w:p>
        </w:tc>
      </w:tr>
    </w:tbl>
    <w:p w14:paraId="0EC8FDC4" w14:textId="1D9F61E7" w:rsidR="00214DE9" w:rsidRPr="008C3EBE" w:rsidRDefault="00091CC3" w:rsidP="008C3EBE">
      <w:pPr>
        <w:spacing w:line="480" w:lineRule="auto"/>
        <w:rPr>
          <w:sz w:val="22"/>
          <w:szCs w:val="22"/>
        </w:rPr>
      </w:pPr>
      <w:r w:rsidRPr="00925F14">
        <w:rPr>
          <w:i/>
          <w:iCs/>
          <w:sz w:val="22"/>
          <w:szCs w:val="22"/>
        </w:rPr>
        <w:t>Note.</w:t>
      </w:r>
      <w:r w:rsidRPr="00925F14">
        <w:rPr>
          <w:sz w:val="22"/>
          <w:szCs w:val="22"/>
        </w:rPr>
        <w:t xml:space="preserve"> The number of </w:t>
      </w:r>
      <w:r>
        <w:rPr>
          <w:sz w:val="22"/>
          <w:szCs w:val="22"/>
        </w:rPr>
        <w:t xml:space="preserve">search </w:t>
      </w:r>
      <w:r w:rsidRPr="00925F14">
        <w:rPr>
          <w:sz w:val="22"/>
          <w:szCs w:val="22"/>
        </w:rPr>
        <w:t>results refers to results with the limiters applied</w:t>
      </w:r>
      <w:r>
        <w:rPr>
          <w:sz w:val="22"/>
          <w:szCs w:val="22"/>
        </w:rPr>
        <w:t xml:space="preserve">. </w:t>
      </w:r>
      <w:r w:rsidR="00522271">
        <w:rPr>
          <w:sz w:val="22"/>
          <w:szCs w:val="22"/>
        </w:rPr>
        <w:t>Searched in all fields</w:t>
      </w:r>
    </w:p>
    <w:p w14:paraId="05C5EB4E" w14:textId="77777777" w:rsidR="008C3EBE" w:rsidRDefault="008C3EBE" w:rsidP="008C3EBE">
      <w:pPr>
        <w:spacing w:line="480" w:lineRule="auto"/>
        <w:rPr>
          <w:b/>
          <w:bCs/>
        </w:rPr>
      </w:pPr>
    </w:p>
    <w:p w14:paraId="7645D760" w14:textId="77777777" w:rsidR="008C3EBE" w:rsidRDefault="008C3EBE" w:rsidP="008C3EBE">
      <w:pPr>
        <w:spacing w:line="480" w:lineRule="auto"/>
        <w:rPr>
          <w:b/>
          <w:bCs/>
        </w:rPr>
      </w:pPr>
    </w:p>
    <w:p w14:paraId="4FBBF54F" w14:textId="3F1A7D4D" w:rsidR="00EF2875" w:rsidRPr="00091CC3" w:rsidRDefault="00EF2875" w:rsidP="008C3EBE">
      <w:pPr>
        <w:spacing w:line="480" w:lineRule="auto"/>
        <w:rPr>
          <w:b/>
          <w:bCs/>
        </w:rPr>
      </w:pPr>
      <w:r w:rsidRPr="00091CC3">
        <w:rPr>
          <w:b/>
          <w:bCs/>
        </w:rPr>
        <w:lastRenderedPageBreak/>
        <w:t xml:space="preserve">Web of Science: </w:t>
      </w:r>
    </w:p>
    <w:p w14:paraId="78BEBEDF" w14:textId="77777777" w:rsidR="00091CC3" w:rsidRPr="00EF2875" w:rsidRDefault="00091CC3" w:rsidP="008C3EBE">
      <w:pPr>
        <w:spacing w:line="480" w:lineRule="auto"/>
      </w:pPr>
      <w:r>
        <w:t xml:space="preserve">Limiters: Publication year = </w:t>
      </w:r>
      <w:r w:rsidR="00DB01C3" w:rsidRPr="001E7F2F">
        <w:t>2005-01-01</w:t>
      </w:r>
      <w:r w:rsidR="00DB01C3">
        <w:t xml:space="preserve"> to </w:t>
      </w:r>
      <w:r w:rsidR="00DB01C3" w:rsidRPr="001E7F2F">
        <w:t>2024-07-08</w:t>
      </w:r>
      <w:r>
        <w:t xml:space="preserve">; </w:t>
      </w:r>
      <w:r w:rsidRPr="00925F14">
        <w:t>English Language</w:t>
      </w:r>
    </w:p>
    <w:tbl>
      <w:tblPr>
        <w:tblStyle w:val="TableGrid"/>
        <w:tblW w:w="9634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6500"/>
        <w:gridCol w:w="137"/>
        <w:gridCol w:w="2126"/>
      </w:tblGrid>
      <w:tr w:rsidR="00091CC3" w:rsidRPr="00EF2875" w14:paraId="6F87860A" w14:textId="77777777" w:rsidTr="008C3EBE">
        <w:tc>
          <w:tcPr>
            <w:tcW w:w="871" w:type="dxa"/>
            <w:tcBorders>
              <w:bottom w:val="single" w:sz="4" w:space="0" w:color="auto"/>
            </w:tcBorders>
          </w:tcPr>
          <w:p w14:paraId="48AD75C9" w14:textId="77777777" w:rsidR="00091CC3" w:rsidRDefault="00091CC3" w:rsidP="008C3EBE">
            <w:pPr>
              <w:spacing w:line="480" w:lineRule="auto"/>
            </w:pPr>
          </w:p>
        </w:tc>
        <w:tc>
          <w:tcPr>
            <w:tcW w:w="6500" w:type="dxa"/>
            <w:tcBorders>
              <w:bottom w:val="single" w:sz="4" w:space="0" w:color="auto"/>
            </w:tcBorders>
          </w:tcPr>
          <w:p w14:paraId="418C74C3" w14:textId="1C44568B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Search </w:t>
            </w:r>
            <w:r w:rsidR="008C3EBE" w:rsidRPr="008C3EBE">
              <w:rPr>
                <w:b/>
                <w:bCs/>
              </w:rPr>
              <w:t>T</w:t>
            </w:r>
            <w:r w:rsidRPr="008C3EBE">
              <w:rPr>
                <w:b/>
                <w:bCs/>
              </w:rPr>
              <w:t>erms</w:t>
            </w:r>
          </w:p>
        </w:tc>
        <w:tc>
          <w:tcPr>
            <w:tcW w:w="2263" w:type="dxa"/>
            <w:gridSpan w:val="2"/>
            <w:tcBorders>
              <w:bottom w:val="single" w:sz="4" w:space="0" w:color="auto"/>
            </w:tcBorders>
          </w:tcPr>
          <w:p w14:paraId="44684763" w14:textId="77777777" w:rsidR="00091CC3" w:rsidRPr="008C3EBE" w:rsidRDefault="00091CC3" w:rsidP="008C3EBE">
            <w:pPr>
              <w:spacing w:line="480" w:lineRule="auto"/>
              <w:rPr>
                <w:b/>
                <w:bCs/>
              </w:rPr>
            </w:pPr>
            <w:r w:rsidRPr="008C3EBE">
              <w:rPr>
                <w:b/>
                <w:bCs/>
              </w:rPr>
              <w:t xml:space="preserve">Number of Results </w:t>
            </w:r>
          </w:p>
        </w:tc>
      </w:tr>
      <w:tr w:rsidR="000174AA" w:rsidRPr="00EF2875" w14:paraId="2356A43B" w14:textId="77777777" w:rsidTr="008C3EBE">
        <w:tc>
          <w:tcPr>
            <w:tcW w:w="871" w:type="dxa"/>
            <w:tcBorders>
              <w:bottom w:val="nil"/>
            </w:tcBorders>
          </w:tcPr>
          <w:p w14:paraId="3D2E2F1C" w14:textId="77777777" w:rsidR="000174AA" w:rsidRPr="008E155A" w:rsidRDefault="000174AA" w:rsidP="008C3EBE">
            <w:pPr>
              <w:spacing w:line="480" w:lineRule="auto"/>
            </w:pPr>
            <w:r w:rsidRPr="008E155A">
              <w:t xml:space="preserve">1. </w:t>
            </w:r>
          </w:p>
        </w:tc>
        <w:tc>
          <w:tcPr>
            <w:tcW w:w="6637" w:type="dxa"/>
            <w:gridSpan w:val="2"/>
            <w:tcBorders>
              <w:bottom w:val="nil"/>
            </w:tcBorders>
          </w:tcPr>
          <w:p w14:paraId="2FD21A38" w14:textId="2CBDBCAB" w:rsidR="000174AA" w:rsidRPr="008E155A" w:rsidRDefault="000174AA" w:rsidP="008C3EBE">
            <w:pPr>
              <w:spacing w:line="480" w:lineRule="auto"/>
            </w:pPr>
            <w:proofErr w:type="spellStart"/>
            <w:r w:rsidRPr="008E155A">
              <w:t>sensitiv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responsiv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behavior</w:t>
            </w:r>
            <w:proofErr w:type="spellEnd"/>
            <w:r w:rsidRPr="008E155A">
              <w:t>* OR behaviour*</w:t>
            </w:r>
          </w:p>
        </w:tc>
        <w:tc>
          <w:tcPr>
            <w:tcW w:w="2126" w:type="dxa"/>
            <w:tcBorders>
              <w:bottom w:val="nil"/>
            </w:tcBorders>
          </w:tcPr>
          <w:p w14:paraId="2A44900A" w14:textId="596E3BBE" w:rsidR="000174AA" w:rsidRPr="00EF2875" w:rsidRDefault="00FB597B" w:rsidP="008C3EBE">
            <w:pPr>
              <w:spacing w:line="480" w:lineRule="auto"/>
            </w:pPr>
            <w:r w:rsidRPr="00FB597B">
              <w:t>6,483,354</w:t>
            </w:r>
          </w:p>
        </w:tc>
      </w:tr>
      <w:tr w:rsidR="000174AA" w:rsidRPr="00EF2875" w14:paraId="4BE975A7" w14:textId="77777777" w:rsidTr="008C3EBE">
        <w:tc>
          <w:tcPr>
            <w:tcW w:w="871" w:type="dxa"/>
            <w:tcBorders>
              <w:top w:val="nil"/>
              <w:bottom w:val="nil"/>
            </w:tcBorders>
          </w:tcPr>
          <w:p w14:paraId="4DE721AE" w14:textId="77777777" w:rsidR="000174AA" w:rsidRPr="008E155A" w:rsidRDefault="000174AA" w:rsidP="008C3EBE">
            <w:pPr>
              <w:spacing w:line="480" w:lineRule="auto"/>
            </w:pPr>
            <w:r w:rsidRPr="008E155A">
              <w:t>2.</w:t>
            </w:r>
          </w:p>
        </w:tc>
        <w:tc>
          <w:tcPr>
            <w:tcW w:w="6637" w:type="dxa"/>
            <w:gridSpan w:val="2"/>
            <w:tcBorders>
              <w:top w:val="nil"/>
              <w:bottom w:val="nil"/>
            </w:tcBorders>
          </w:tcPr>
          <w:p w14:paraId="3703FD88" w14:textId="28753ED8" w:rsidR="000174AA" w:rsidRPr="008E155A" w:rsidRDefault="000174AA" w:rsidP="008C3EBE">
            <w:pPr>
              <w:spacing w:line="480" w:lineRule="auto"/>
            </w:pPr>
            <w:r w:rsidRPr="008E155A">
              <w:t>child* OR infant*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F2224C5" w14:textId="3430EB6B" w:rsidR="000174AA" w:rsidRPr="00091CC3" w:rsidRDefault="00FB597B" w:rsidP="008C3EBE">
            <w:pPr>
              <w:spacing w:line="480" w:lineRule="auto"/>
            </w:pPr>
            <w:r w:rsidRPr="00FB597B">
              <w:t>2,685,155</w:t>
            </w:r>
          </w:p>
        </w:tc>
      </w:tr>
      <w:tr w:rsidR="000174AA" w:rsidRPr="00EF2875" w14:paraId="2F339BAD" w14:textId="77777777" w:rsidTr="008C3EBE">
        <w:tc>
          <w:tcPr>
            <w:tcW w:w="871" w:type="dxa"/>
            <w:tcBorders>
              <w:top w:val="nil"/>
              <w:bottom w:val="nil"/>
            </w:tcBorders>
          </w:tcPr>
          <w:p w14:paraId="56536A93" w14:textId="77777777" w:rsidR="000174AA" w:rsidRPr="008E155A" w:rsidRDefault="000174AA" w:rsidP="008C3EBE">
            <w:pPr>
              <w:spacing w:line="480" w:lineRule="auto"/>
            </w:pPr>
            <w:r w:rsidRPr="008E155A">
              <w:t>3.</w:t>
            </w:r>
          </w:p>
        </w:tc>
        <w:tc>
          <w:tcPr>
            <w:tcW w:w="6637" w:type="dxa"/>
            <w:gridSpan w:val="2"/>
            <w:tcBorders>
              <w:top w:val="nil"/>
              <w:bottom w:val="nil"/>
            </w:tcBorders>
          </w:tcPr>
          <w:p w14:paraId="592C5A40" w14:textId="04F527DE" w:rsidR="000174AA" w:rsidRPr="008E155A" w:rsidRDefault="000174AA" w:rsidP="008C3EBE">
            <w:pPr>
              <w:spacing w:line="480" w:lineRule="auto"/>
            </w:pPr>
            <w:r w:rsidRPr="008E155A">
              <w:t>parent* OR paternal OR maternal OR mother* OR father* OR caregiver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58F22B8" w14:textId="03543B4E" w:rsidR="000174AA" w:rsidRDefault="00FB597B" w:rsidP="008C3EBE">
            <w:pPr>
              <w:spacing w:line="480" w:lineRule="auto"/>
            </w:pPr>
            <w:r w:rsidRPr="00FB597B">
              <w:t>1,154,925</w:t>
            </w:r>
          </w:p>
        </w:tc>
      </w:tr>
      <w:tr w:rsidR="000174AA" w:rsidRPr="00EF2875" w14:paraId="374706C4" w14:textId="77777777" w:rsidTr="008C3EBE">
        <w:tc>
          <w:tcPr>
            <w:tcW w:w="871" w:type="dxa"/>
            <w:tcBorders>
              <w:top w:val="nil"/>
              <w:bottom w:val="nil"/>
            </w:tcBorders>
          </w:tcPr>
          <w:p w14:paraId="69E8037A" w14:textId="77777777" w:rsidR="000174AA" w:rsidRPr="008E155A" w:rsidRDefault="000174AA" w:rsidP="008C3EBE">
            <w:pPr>
              <w:spacing w:line="480" w:lineRule="auto"/>
            </w:pPr>
            <w:r w:rsidRPr="008E155A">
              <w:t>4.</w:t>
            </w:r>
          </w:p>
        </w:tc>
        <w:tc>
          <w:tcPr>
            <w:tcW w:w="6637" w:type="dxa"/>
            <w:gridSpan w:val="2"/>
            <w:tcBorders>
              <w:top w:val="nil"/>
              <w:bottom w:val="nil"/>
            </w:tcBorders>
          </w:tcPr>
          <w:p w14:paraId="04DA520A" w14:textId="3EEAA244" w:rsidR="000174AA" w:rsidRPr="008E155A" w:rsidRDefault="000174AA" w:rsidP="008C3EBE">
            <w:pPr>
              <w:spacing w:line="480" w:lineRule="auto"/>
            </w:pPr>
            <w:r w:rsidRPr="008E155A">
              <w:t xml:space="preserve">attachment OR relation* OR </w:t>
            </w:r>
            <w:proofErr w:type="spellStart"/>
            <w:r w:rsidRPr="008E155A">
              <w:t>secur</w:t>
            </w:r>
            <w:proofErr w:type="spellEnd"/>
            <w:r w:rsidRPr="008E155A">
              <w:t xml:space="preserve">* OR </w:t>
            </w:r>
            <w:proofErr w:type="spellStart"/>
            <w:r w:rsidRPr="008E155A">
              <w:t>disorgani</w:t>
            </w:r>
            <w:proofErr w:type="spellEnd"/>
            <w:r w:rsidRPr="008E155A">
              <w:t>*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68A00A1" w14:textId="4A343496" w:rsidR="000174AA" w:rsidRDefault="00FB597B" w:rsidP="008C3EBE">
            <w:pPr>
              <w:spacing w:line="480" w:lineRule="auto"/>
            </w:pPr>
            <w:r w:rsidRPr="00FB597B">
              <w:t>4,625,276</w:t>
            </w:r>
          </w:p>
        </w:tc>
      </w:tr>
      <w:tr w:rsidR="000174AA" w:rsidRPr="00EF2875" w14:paraId="70CA2087" w14:textId="77777777" w:rsidTr="008C3EBE">
        <w:tc>
          <w:tcPr>
            <w:tcW w:w="871" w:type="dxa"/>
            <w:tcBorders>
              <w:top w:val="nil"/>
              <w:bottom w:val="nil"/>
            </w:tcBorders>
          </w:tcPr>
          <w:p w14:paraId="3ADB64B8" w14:textId="77777777" w:rsidR="000174AA" w:rsidRPr="008E155A" w:rsidRDefault="000174AA" w:rsidP="008C3EBE">
            <w:pPr>
              <w:spacing w:line="480" w:lineRule="auto"/>
            </w:pPr>
            <w:r w:rsidRPr="008E155A">
              <w:t>5.</w:t>
            </w:r>
          </w:p>
        </w:tc>
        <w:tc>
          <w:tcPr>
            <w:tcW w:w="6637" w:type="dxa"/>
            <w:gridSpan w:val="2"/>
            <w:tcBorders>
              <w:top w:val="nil"/>
              <w:bottom w:val="nil"/>
            </w:tcBorders>
          </w:tcPr>
          <w:p w14:paraId="0DB3C6AE" w14:textId="3FFE7C90" w:rsidR="000174AA" w:rsidRPr="008E155A" w:rsidRDefault="000174AA" w:rsidP="008C3EBE">
            <w:pPr>
              <w:spacing w:line="480" w:lineRule="auto"/>
            </w:pPr>
            <w:r w:rsidRPr="008E155A">
              <w:t>"Circle of security"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4D9C0E6" w14:textId="39662345" w:rsidR="000174AA" w:rsidRDefault="000174AA" w:rsidP="008C3EBE">
            <w:pPr>
              <w:spacing w:line="480" w:lineRule="auto"/>
            </w:pPr>
            <w:r w:rsidRPr="0042283D">
              <w:t>76</w:t>
            </w:r>
          </w:p>
        </w:tc>
      </w:tr>
      <w:tr w:rsidR="000174AA" w:rsidRPr="00EF2875" w14:paraId="145615B2" w14:textId="77777777" w:rsidTr="008C3EBE">
        <w:tc>
          <w:tcPr>
            <w:tcW w:w="871" w:type="dxa"/>
            <w:tcBorders>
              <w:top w:val="nil"/>
            </w:tcBorders>
          </w:tcPr>
          <w:p w14:paraId="154EC73E" w14:textId="77777777" w:rsidR="000174AA" w:rsidRPr="008E155A" w:rsidRDefault="000174AA" w:rsidP="008C3EBE">
            <w:pPr>
              <w:spacing w:line="480" w:lineRule="auto"/>
            </w:pPr>
            <w:r w:rsidRPr="008E155A">
              <w:t>6.</w:t>
            </w:r>
          </w:p>
        </w:tc>
        <w:tc>
          <w:tcPr>
            <w:tcW w:w="6637" w:type="dxa"/>
            <w:gridSpan w:val="2"/>
            <w:tcBorders>
              <w:top w:val="nil"/>
            </w:tcBorders>
          </w:tcPr>
          <w:p w14:paraId="0A3E5418" w14:textId="77579CE2" w:rsidR="000174AA" w:rsidRPr="008E155A" w:rsidRDefault="000174AA" w:rsidP="008C3EBE">
            <w:pPr>
              <w:spacing w:line="480" w:lineRule="auto"/>
            </w:pPr>
            <w:r w:rsidRPr="000B5E86">
              <w:t xml:space="preserve">1 AND 2 AND 3 AND 4 AND 5 </w:t>
            </w:r>
          </w:p>
        </w:tc>
        <w:tc>
          <w:tcPr>
            <w:tcW w:w="2126" w:type="dxa"/>
            <w:tcBorders>
              <w:top w:val="nil"/>
            </w:tcBorders>
          </w:tcPr>
          <w:p w14:paraId="142CC389" w14:textId="5542D35F" w:rsidR="000174AA" w:rsidRPr="00EF2875" w:rsidRDefault="00FB597B" w:rsidP="008C3EBE">
            <w:pPr>
              <w:spacing w:line="480" w:lineRule="auto"/>
            </w:pPr>
            <w:r>
              <w:t>35</w:t>
            </w:r>
          </w:p>
        </w:tc>
      </w:tr>
    </w:tbl>
    <w:p w14:paraId="7C82FF6C" w14:textId="2A6B390E" w:rsidR="00D2238F" w:rsidRPr="008C3EBE" w:rsidRDefault="00522271" w:rsidP="008C3EBE">
      <w:pPr>
        <w:spacing w:line="480" w:lineRule="auto"/>
        <w:rPr>
          <w:sz w:val="22"/>
          <w:szCs w:val="22"/>
        </w:rPr>
      </w:pPr>
      <w:r w:rsidRPr="00925F14">
        <w:rPr>
          <w:i/>
          <w:iCs/>
          <w:sz w:val="22"/>
          <w:szCs w:val="22"/>
        </w:rPr>
        <w:t>Note.</w:t>
      </w:r>
      <w:r w:rsidRPr="00925F14">
        <w:rPr>
          <w:sz w:val="22"/>
          <w:szCs w:val="22"/>
        </w:rPr>
        <w:t xml:space="preserve"> The number of </w:t>
      </w:r>
      <w:r>
        <w:rPr>
          <w:sz w:val="22"/>
          <w:szCs w:val="22"/>
        </w:rPr>
        <w:t xml:space="preserve">search </w:t>
      </w:r>
      <w:r w:rsidRPr="00925F14">
        <w:rPr>
          <w:sz w:val="22"/>
          <w:szCs w:val="22"/>
        </w:rPr>
        <w:t>results refers to results with the limiters applied</w:t>
      </w:r>
      <w:r>
        <w:rPr>
          <w:sz w:val="22"/>
          <w:szCs w:val="22"/>
        </w:rPr>
        <w:t>. Searched in all fields.</w:t>
      </w:r>
    </w:p>
    <w:sectPr w:rsidR="00D2238F" w:rsidRPr="008C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624A7"/>
    <w:multiLevelType w:val="hybridMultilevel"/>
    <w:tmpl w:val="84CE75E0"/>
    <w:lvl w:ilvl="0" w:tplc="33DC09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AF6B75"/>
    <w:multiLevelType w:val="hybridMultilevel"/>
    <w:tmpl w:val="A8E87794"/>
    <w:lvl w:ilvl="0" w:tplc="EFC02D1A">
      <w:numFmt w:val="bullet"/>
      <w:lvlText w:val="-"/>
      <w:lvlJc w:val="left"/>
      <w:pPr>
        <w:ind w:left="720" w:hanging="360"/>
      </w:pPr>
      <w:rPr>
        <w:rFonts w:ascii="inherit" w:eastAsia="Times New Roman" w:hAnsi="inherit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1312E"/>
    <w:multiLevelType w:val="multilevel"/>
    <w:tmpl w:val="F8C2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1759F4"/>
    <w:multiLevelType w:val="hybridMultilevel"/>
    <w:tmpl w:val="EDB03F88"/>
    <w:lvl w:ilvl="0" w:tplc="33DC09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720957">
    <w:abstractNumId w:val="3"/>
  </w:num>
  <w:num w:numId="2" w16cid:durableId="1964455485">
    <w:abstractNumId w:val="0"/>
  </w:num>
  <w:num w:numId="3" w16cid:durableId="342829616">
    <w:abstractNumId w:val="2"/>
  </w:num>
  <w:num w:numId="4" w16cid:durableId="1076242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875"/>
    <w:rsid w:val="0000560F"/>
    <w:rsid w:val="000174AA"/>
    <w:rsid w:val="00091CC3"/>
    <w:rsid w:val="000B574E"/>
    <w:rsid w:val="000B5E86"/>
    <w:rsid w:val="00132747"/>
    <w:rsid w:val="0014715D"/>
    <w:rsid w:val="0017725E"/>
    <w:rsid w:val="0018456F"/>
    <w:rsid w:val="00194BDB"/>
    <w:rsid w:val="001E7F2F"/>
    <w:rsid w:val="00207A40"/>
    <w:rsid w:val="0021024A"/>
    <w:rsid w:val="00214DE9"/>
    <w:rsid w:val="0023478C"/>
    <w:rsid w:val="002937B2"/>
    <w:rsid w:val="002D6BDB"/>
    <w:rsid w:val="00317BAA"/>
    <w:rsid w:val="00323167"/>
    <w:rsid w:val="00327357"/>
    <w:rsid w:val="00390453"/>
    <w:rsid w:val="003B5A3B"/>
    <w:rsid w:val="003C5151"/>
    <w:rsid w:val="003D0D0A"/>
    <w:rsid w:val="00407DF9"/>
    <w:rsid w:val="00410902"/>
    <w:rsid w:val="0042283D"/>
    <w:rsid w:val="00455A6A"/>
    <w:rsid w:val="004A3028"/>
    <w:rsid w:val="004D4722"/>
    <w:rsid w:val="004E60A4"/>
    <w:rsid w:val="005164B3"/>
    <w:rsid w:val="00522271"/>
    <w:rsid w:val="00534091"/>
    <w:rsid w:val="00587475"/>
    <w:rsid w:val="005B1CA7"/>
    <w:rsid w:val="00633977"/>
    <w:rsid w:val="006C072E"/>
    <w:rsid w:val="006E0C49"/>
    <w:rsid w:val="00701E20"/>
    <w:rsid w:val="00724ED8"/>
    <w:rsid w:val="007A44A8"/>
    <w:rsid w:val="007B421F"/>
    <w:rsid w:val="007F5106"/>
    <w:rsid w:val="007F760F"/>
    <w:rsid w:val="00821422"/>
    <w:rsid w:val="008476FE"/>
    <w:rsid w:val="008575DA"/>
    <w:rsid w:val="008C14F9"/>
    <w:rsid w:val="008C3C22"/>
    <w:rsid w:val="008C3EBE"/>
    <w:rsid w:val="008C4E18"/>
    <w:rsid w:val="008E155A"/>
    <w:rsid w:val="0091749C"/>
    <w:rsid w:val="00925F14"/>
    <w:rsid w:val="009262FE"/>
    <w:rsid w:val="009C428D"/>
    <w:rsid w:val="009F5B8A"/>
    <w:rsid w:val="00A114D1"/>
    <w:rsid w:val="00B33054"/>
    <w:rsid w:val="00B407F4"/>
    <w:rsid w:val="00B54A59"/>
    <w:rsid w:val="00B60B35"/>
    <w:rsid w:val="00C705CB"/>
    <w:rsid w:val="00C85571"/>
    <w:rsid w:val="00C873BE"/>
    <w:rsid w:val="00CF1947"/>
    <w:rsid w:val="00D2238F"/>
    <w:rsid w:val="00D43F7A"/>
    <w:rsid w:val="00D52488"/>
    <w:rsid w:val="00DB01C3"/>
    <w:rsid w:val="00DF615E"/>
    <w:rsid w:val="00DF7077"/>
    <w:rsid w:val="00E772A7"/>
    <w:rsid w:val="00EC0EE4"/>
    <w:rsid w:val="00EF2088"/>
    <w:rsid w:val="00EF2875"/>
    <w:rsid w:val="00EF7CE4"/>
    <w:rsid w:val="00F4368D"/>
    <w:rsid w:val="00F50728"/>
    <w:rsid w:val="00F9546A"/>
    <w:rsid w:val="00FB597B"/>
    <w:rsid w:val="00FD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152CDC"/>
  <w15:chartTrackingRefBased/>
  <w15:docId w15:val="{FFA86C6E-7B49-4146-87BE-CCF95B9D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422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28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B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14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8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287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F28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st-idfield-value">
    <w:name w:val="test-id__field-value"/>
    <w:basedOn w:val="DefaultParagraphFont"/>
    <w:rsid w:val="000B5E86"/>
  </w:style>
  <w:style w:type="character" w:styleId="Hyperlink">
    <w:name w:val="Hyperlink"/>
    <w:basedOn w:val="DefaultParagraphFont"/>
    <w:uiPriority w:val="99"/>
    <w:semiHidden/>
    <w:unhideWhenUsed/>
    <w:rsid w:val="0082142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21422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1422"/>
    <w:rPr>
      <w:rFonts w:asciiTheme="majorHAnsi" w:eastAsiaTheme="majorEastAsia" w:hAnsiTheme="majorHAnsi" w:cstheme="majorBidi"/>
      <w:color w:val="1F3763" w:themeColor="accent1" w:themeShade="7F"/>
      <w:kern w:val="0"/>
      <w:lang w:eastAsia="en-GB"/>
      <w14:ligatures w14:val="none"/>
    </w:rPr>
  </w:style>
  <w:style w:type="character" w:customStyle="1" w:styleId="filter-titles">
    <w:name w:val="filter-titles"/>
    <w:basedOn w:val="DefaultParagraphFont"/>
    <w:rsid w:val="00821422"/>
  </w:style>
  <w:style w:type="character" w:customStyle="1" w:styleId="Heading2Char">
    <w:name w:val="Heading 2 Char"/>
    <w:basedOn w:val="DefaultParagraphFont"/>
    <w:link w:val="Heading2"/>
    <w:uiPriority w:val="9"/>
    <w:rsid w:val="00194BD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1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2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99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54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1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507654c-1543-47e1-81c5-300c2627be14}" enabled="1" method="Privileged" siteId="{5a7cc8ab-a4dc-4f9b-bf60-66714049ad6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.~WRD0000</Template>
  <TotalTime>5276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Perry</dc:creator>
  <cp:keywords/>
  <dc:description/>
  <cp:lastModifiedBy>Nicole Perry</cp:lastModifiedBy>
  <cp:revision>7</cp:revision>
  <dcterms:created xsi:type="dcterms:W3CDTF">2024-07-08T03:42:00Z</dcterms:created>
  <dcterms:modified xsi:type="dcterms:W3CDTF">2024-08-25T01:22:00Z</dcterms:modified>
</cp:coreProperties>
</file>